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88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70"/>
        <w:gridCol w:w="524"/>
        <w:gridCol w:w="1651"/>
        <w:gridCol w:w="5953"/>
      </w:tblGrid>
      <w:tr w:rsidR="00D2048D" w:rsidRPr="003374FC" w14:paraId="29A4CDB3" w14:textId="77777777" w:rsidTr="00B94269">
        <w:trPr>
          <w:trHeight w:val="433"/>
        </w:trPr>
        <w:tc>
          <w:tcPr>
            <w:tcW w:w="5000" w:type="pct"/>
            <w:gridSpan w:val="4"/>
            <w:shd w:val="clear" w:color="auto" w:fill="D9D9D9"/>
            <w:vAlign w:val="center"/>
          </w:tcPr>
          <w:p w14:paraId="5E4C2142" w14:textId="25F795C4" w:rsidR="00D2048D" w:rsidRPr="003374FC" w:rsidRDefault="00AA406F" w:rsidP="00A97E39">
            <w:pPr>
              <w:jc w:val="center"/>
              <w:rPr>
                <w:b/>
              </w:rPr>
            </w:pPr>
            <w:r w:rsidRPr="00F40969">
              <w:rPr>
                <w:b/>
              </w:rPr>
              <w:t>UNIWERSYTET</w:t>
            </w:r>
            <w:r w:rsidR="00D2048D" w:rsidRPr="00F40969">
              <w:rPr>
                <w:b/>
              </w:rPr>
              <w:t xml:space="preserve">  MORSK</w:t>
            </w:r>
            <w:r w:rsidRPr="00F40969">
              <w:rPr>
                <w:b/>
              </w:rPr>
              <w:t>I</w:t>
            </w:r>
            <w:r w:rsidR="00D2048D">
              <w:rPr>
                <w:b/>
              </w:rPr>
              <w:t xml:space="preserve"> w </w:t>
            </w:r>
            <w:r w:rsidR="00D2048D" w:rsidRPr="005C6661">
              <w:rPr>
                <w:b/>
              </w:rPr>
              <w:t>GDYNI</w:t>
            </w:r>
            <w:r w:rsidR="00D2048D">
              <w:rPr>
                <w:b/>
                <w:sz w:val="32"/>
              </w:rPr>
              <w:t xml:space="preserve">   </w:t>
            </w:r>
            <w:r>
              <w:rPr>
                <w:b/>
                <w:sz w:val="32"/>
              </w:rPr>
              <w:br/>
            </w:r>
            <w:r w:rsidR="00D2048D">
              <w:rPr>
                <w:b/>
                <w:sz w:val="32"/>
              </w:rPr>
              <w:t xml:space="preserve"> </w:t>
            </w:r>
            <w:r w:rsidR="00D2048D">
              <w:rPr>
                <w:b/>
              </w:rPr>
              <w:t>WYDZIAŁ ELEKTRYCZNY</w:t>
            </w:r>
          </w:p>
        </w:tc>
      </w:tr>
      <w:tr w:rsidR="00D2048D" w:rsidRPr="003374FC" w14:paraId="33C640EB" w14:textId="77777777" w:rsidTr="002622AF">
        <w:trPr>
          <w:trHeight w:val="254"/>
        </w:trPr>
        <w:tc>
          <w:tcPr>
            <w:tcW w:w="721" w:type="pct"/>
            <w:shd w:val="clear" w:color="auto" w:fill="D9D9D9"/>
          </w:tcPr>
          <w:p w14:paraId="32741502" w14:textId="77777777" w:rsidR="00D2048D" w:rsidRPr="005C6661" w:rsidRDefault="00D2048D" w:rsidP="008E235C">
            <w:pPr>
              <w:rPr>
                <w:sz w:val="20"/>
                <w:szCs w:val="20"/>
              </w:rPr>
            </w:pPr>
            <w:r w:rsidRPr="005C6661">
              <w:rPr>
                <w:sz w:val="20"/>
                <w:szCs w:val="20"/>
              </w:rPr>
              <w:t>Nr</w:t>
            </w:r>
          </w:p>
        </w:tc>
        <w:tc>
          <w:tcPr>
            <w:tcW w:w="276" w:type="pct"/>
            <w:shd w:val="clear" w:color="auto" w:fill="FFFFFF"/>
          </w:tcPr>
          <w:p w14:paraId="2A56C46C" w14:textId="3B2B7393" w:rsidR="00D2048D" w:rsidRPr="005C6661" w:rsidRDefault="0086145B" w:rsidP="008614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69" w:type="pct"/>
            <w:shd w:val="clear" w:color="auto" w:fill="D9D9D9"/>
          </w:tcPr>
          <w:p w14:paraId="5DBA1CC7" w14:textId="77777777" w:rsidR="00D2048D" w:rsidRPr="005C6661" w:rsidRDefault="00D2048D" w:rsidP="008E235C">
            <w:pPr>
              <w:rPr>
                <w:sz w:val="20"/>
                <w:szCs w:val="20"/>
              </w:rPr>
            </w:pPr>
            <w:r w:rsidRPr="005C6661">
              <w:rPr>
                <w:sz w:val="20"/>
                <w:szCs w:val="20"/>
              </w:rPr>
              <w:t>Przedmiot:</w:t>
            </w:r>
          </w:p>
        </w:tc>
        <w:tc>
          <w:tcPr>
            <w:tcW w:w="3134" w:type="pct"/>
            <w:vAlign w:val="center"/>
          </w:tcPr>
          <w:p w14:paraId="47EEEB50" w14:textId="3B7D9774" w:rsidR="00D2048D" w:rsidRPr="00A25EE3" w:rsidRDefault="0042318E" w:rsidP="00A25EE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Narzędzia Informatyki </w:t>
            </w:r>
          </w:p>
        </w:tc>
      </w:tr>
      <w:tr w:rsidR="00D2048D" w:rsidRPr="003374FC" w14:paraId="595FCEEB" w14:textId="77777777" w:rsidTr="002622AF">
        <w:trPr>
          <w:trHeight w:val="258"/>
        </w:trPr>
        <w:tc>
          <w:tcPr>
            <w:tcW w:w="1866" w:type="pct"/>
            <w:gridSpan w:val="3"/>
            <w:shd w:val="clear" w:color="auto" w:fill="D9D9D9"/>
          </w:tcPr>
          <w:p w14:paraId="57B53D94" w14:textId="0AB19EF1" w:rsidR="00D2048D" w:rsidRPr="005C6661" w:rsidRDefault="00D2048D" w:rsidP="008E235C">
            <w:pPr>
              <w:rPr>
                <w:sz w:val="20"/>
                <w:szCs w:val="20"/>
              </w:rPr>
            </w:pPr>
            <w:r w:rsidRPr="005C6661">
              <w:rPr>
                <w:sz w:val="20"/>
                <w:szCs w:val="20"/>
              </w:rPr>
              <w:t>Kierunek</w:t>
            </w:r>
            <w:r w:rsidR="00FF4033">
              <w:rPr>
                <w:sz w:val="20"/>
                <w:szCs w:val="20"/>
              </w:rPr>
              <w:t>:</w:t>
            </w:r>
          </w:p>
        </w:tc>
        <w:tc>
          <w:tcPr>
            <w:tcW w:w="3134" w:type="pct"/>
            <w:vAlign w:val="center"/>
          </w:tcPr>
          <w:p w14:paraId="5F08382C" w14:textId="6D8BC547" w:rsidR="00D2048D" w:rsidRPr="00A25EE3" w:rsidRDefault="00A72F10" w:rsidP="00AA5CB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Informatyka</w:t>
            </w:r>
          </w:p>
        </w:tc>
      </w:tr>
      <w:tr w:rsidR="00FF4033" w:rsidRPr="003374FC" w14:paraId="28019072" w14:textId="77777777" w:rsidTr="002622AF">
        <w:trPr>
          <w:trHeight w:val="247"/>
        </w:trPr>
        <w:tc>
          <w:tcPr>
            <w:tcW w:w="1866" w:type="pct"/>
            <w:gridSpan w:val="3"/>
            <w:shd w:val="clear" w:color="auto" w:fill="D9D9D9"/>
          </w:tcPr>
          <w:p w14:paraId="54E5AEA8" w14:textId="18A01CBD" w:rsidR="00FF4033" w:rsidRPr="005C6661" w:rsidRDefault="00FF4033" w:rsidP="008E235C">
            <w:pPr>
              <w:rPr>
                <w:sz w:val="20"/>
                <w:szCs w:val="20"/>
              </w:rPr>
            </w:pPr>
            <w:r w:rsidRPr="005C6661">
              <w:rPr>
                <w:sz w:val="20"/>
                <w:szCs w:val="20"/>
              </w:rPr>
              <w:t>Poziom kształcenia:</w:t>
            </w:r>
          </w:p>
        </w:tc>
        <w:tc>
          <w:tcPr>
            <w:tcW w:w="3134" w:type="pct"/>
            <w:vAlign w:val="center"/>
          </w:tcPr>
          <w:p w14:paraId="0A6A3861" w14:textId="79A16963" w:rsidR="00FF4033" w:rsidRDefault="00FF4033" w:rsidP="00A25EE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Studia pierwszego stopnia</w:t>
            </w:r>
          </w:p>
        </w:tc>
      </w:tr>
      <w:tr w:rsidR="00D2048D" w:rsidRPr="003374FC" w14:paraId="07E75283" w14:textId="77777777" w:rsidTr="002622AF">
        <w:trPr>
          <w:trHeight w:val="247"/>
        </w:trPr>
        <w:tc>
          <w:tcPr>
            <w:tcW w:w="1866" w:type="pct"/>
            <w:gridSpan w:val="3"/>
            <w:shd w:val="clear" w:color="auto" w:fill="D9D9D9"/>
          </w:tcPr>
          <w:p w14:paraId="4B91EC88" w14:textId="77777777" w:rsidR="00D2048D" w:rsidRPr="005C6661" w:rsidRDefault="00D2048D" w:rsidP="008E235C">
            <w:pPr>
              <w:rPr>
                <w:sz w:val="20"/>
                <w:szCs w:val="20"/>
              </w:rPr>
            </w:pPr>
            <w:r w:rsidRPr="005C6661">
              <w:rPr>
                <w:sz w:val="20"/>
                <w:szCs w:val="20"/>
              </w:rPr>
              <w:t>Forma studiów:</w:t>
            </w:r>
          </w:p>
        </w:tc>
        <w:tc>
          <w:tcPr>
            <w:tcW w:w="3134" w:type="pct"/>
            <w:vAlign w:val="center"/>
          </w:tcPr>
          <w:p w14:paraId="382BEB1C" w14:textId="77777777" w:rsidR="00D2048D" w:rsidRPr="00A25EE3" w:rsidRDefault="00643161" w:rsidP="00A25EE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</w:t>
            </w:r>
            <w:r w:rsidR="00A25EE3">
              <w:rPr>
                <w:b/>
                <w:sz w:val="20"/>
                <w:szCs w:val="20"/>
              </w:rPr>
              <w:t>tacjonarne</w:t>
            </w:r>
          </w:p>
        </w:tc>
      </w:tr>
      <w:tr w:rsidR="00D2048D" w:rsidRPr="003374FC" w14:paraId="6A4B385A" w14:textId="77777777" w:rsidTr="002622AF">
        <w:trPr>
          <w:trHeight w:val="251"/>
        </w:trPr>
        <w:tc>
          <w:tcPr>
            <w:tcW w:w="1866" w:type="pct"/>
            <w:gridSpan w:val="3"/>
            <w:shd w:val="clear" w:color="auto" w:fill="D9D9D9"/>
          </w:tcPr>
          <w:p w14:paraId="50552E0D" w14:textId="77777777" w:rsidR="00D2048D" w:rsidRPr="005C6661" w:rsidRDefault="00D2048D" w:rsidP="003374FC">
            <w:pPr>
              <w:rPr>
                <w:sz w:val="20"/>
                <w:szCs w:val="20"/>
              </w:rPr>
            </w:pPr>
            <w:r w:rsidRPr="005C6661">
              <w:rPr>
                <w:sz w:val="20"/>
                <w:szCs w:val="20"/>
              </w:rPr>
              <w:t>Profil kształcenia:</w:t>
            </w:r>
          </w:p>
        </w:tc>
        <w:tc>
          <w:tcPr>
            <w:tcW w:w="3134" w:type="pct"/>
            <w:vAlign w:val="center"/>
          </w:tcPr>
          <w:p w14:paraId="6ED486FB" w14:textId="77777777" w:rsidR="00D2048D" w:rsidRPr="00A25EE3" w:rsidRDefault="00A25EE3" w:rsidP="00A25EE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Ogólnoakademicki</w:t>
            </w:r>
          </w:p>
        </w:tc>
      </w:tr>
    </w:tbl>
    <w:p w14:paraId="0E440FED" w14:textId="77777777" w:rsidR="00024217" w:rsidRPr="00741253" w:rsidRDefault="00024217" w:rsidP="00850CEA">
      <w:bookmarkStart w:id="0" w:name="_Hlk133348946"/>
    </w:p>
    <w:tbl>
      <w:tblPr>
        <w:tblW w:w="949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88"/>
        <w:gridCol w:w="1410"/>
        <w:gridCol w:w="930"/>
        <w:gridCol w:w="850"/>
        <w:gridCol w:w="851"/>
        <w:gridCol w:w="632"/>
        <w:gridCol w:w="927"/>
        <w:gridCol w:w="709"/>
        <w:gridCol w:w="850"/>
        <w:gridCol w:w="851"/>
      </w:tblGrid>
      <w:tr w:rsidR="00024217" w:rsidRPr="00741253" w14:paraId="2757BAB0" w14:textId="77777777" w:rsidTr="00024217">
        <w:trPr>
          <w:cantSplit/>
          <w:jc w:val="center"/>
        </w:trPr>
        <w:tc>
          <w:tcPr>
            <w:tcW w:w="1488" w:type="dxa"/>
            <w:vMerge w:val="restart"/>
            <w:shd w:val="clear" w:color="auto" w:fill="D9D9D9"/>
            <w:vAlign w:val="center"/>
          </w:tcPr>
          <w:p w14:paraId="6423BC08" w14:textId="77777777" w:rsidR="00024217" w:rsidRPr="00741253" w:rsidRDefault="00024217" w:rsidP="00024217">
            <w:pPr>
              <w:jc w:val="center"/>
              <w:rPr>
                <w:b/>
                <w:sz w:val="20"/>
                <w:szCs w:val="20"/>
              </w:rPr>
            </w:pPr>
            <w:bookmarkStart w:id="1" w:name="_Hlk133352181"/>
            <w:r w:rsidRPr="00741253">
              <w:rPr>
                <w:b/>
                <w:sz w:val="20"/>
                <w:szCs w:val="20"/>
              </w:rPr>
              <w:t>Semestr</w:t>
            </w:r>
          </w:p>
        </w:tc>
        <w:tc>
          <w:tcPr>
            <w:tcW w:w="1410" w:type="dxa"/>
            <w:vMerge w:val="restart"/>
            <w:shd w:val="clear" w:color="auto" w:fill="D9D9D9"/>
            <w:vAlign w:val="center"/>
          </w:tcPr>
          <w:p w14:paraId="49F15CF1" w14:textId="77777777" w:rsidR="00024217" w:rsidRPr="00741253" w:rsidRDefault="00024217" w:rsidP="00024217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ECTS</w:t>
            </w:r>
          </w:p>
        </w:tc>
        <w:tc>
          <w:tcPr>
            <w:tcW w:w="3263" w:type="dxa"/>
            <w:gridSpan w:val="4"/>
            <w:shd w:val="clear" w:color="auto" w:fill="D9D9D9"/>
          </w:tcPr>
          <w:p w14:paraId="4B8761D1" w14:textId="77777777" w:rsidR="00024217" w:rsidRPr="00741253" w:rsidRDefault="00024217" w:rsidP="00024217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Liczba godzin w tygodniu</w:t>
            </w:r>
          </w:p>
        </w:tc>
        <w:tc>
          <w:tcPr>
            <w:tcW w:w="3337" w:type="dxa"/>
            <w:gridSpan w:val="4"/>
            <w:shd w:val="clear" w:color="auto" w:fill="D9D9D9"/>
          </w:tcPr>
          <w:p w14:paraId="23C067B8" w14:textId="77777777" w:rsidR="00024217" w:rsidRPr="00741253" w:rsidRDefault="00024217" w:rsidP="0002421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0"/>
                <w:szCs w:val="20"/>
              </w:rPr>
            </w:pPr>
            <w:r w:rsidRPr="00741253">
              <w:rPr>
                <w:b/>
                <w:color w:val="000000"/>
                <w:sz w:val="20"/>
                <w:szCs w:val="20"/>
              </w:rPr>
              <w:t>Liczba godzin w semestrze</w:t>
            </w:r>
          </w:p>
        </w:tc>
      </w:tr>
      <w:tr w:rsidR="00024217" w:rsidRPr="00741253" w14:paraId="36292A75" w14:textId="77777777" w:rsidTr="00024217">
        <w:trPr>
          <w:cantSplit/>
          <w:jc w:val="center"/>
        </w:trPr>
        <w:tc>
          <w:tcPr>
            <w:tcW w:w="1488" w:type="dxa"/>
            <w:vMerge/>
            <w:shd w:val="clear" w:color="auto" w:fill="D9D9D9"/>
            <w:vAlign w:val="center"/>
          </w:tcPr>
          <w:p w14:paraId="6BA1B84B" w14:textId="77777777" w:rsidR="00024217" w:rsidRPr="00741253" w:rsidRDefault="00024217" w:rsidP="000242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0" w:type="dxa"/>
            <w:vMerge/>
            <w:shd w:val="clear" w:color="auto" w:fill="D9D9D9"/>
            <w:vAlign w:val="center"/>
          </w:tcPr>
          <w:p w14:paraId="36280497" w14:textId="77777777" w:rsidR="00024217" w:rsidRPr="00741253" w:rsidRDefault="00024217" w:rsidP="000242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shd w:val="clear" w:color="auto" w:fill="D9D9D9"/>
            <w:vAlign w:val="bottom"/>
          </w:tcPr>
          <w:p w14:paraId="3844EBB3" w14:textId="77777777" w:rsidR="00024217" w:rsidRPr="00741253" w:rsidRDefault="00024217" w:rsidP="00024217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W</w:t>
            </w:r>
          </w:p>
        </w:tc>
        <w:tc>
          <w:tcPr>
            <w:tcW w:w="850" w:type="dxa"/>
            <w:shd w:val="clear" w:color="auto" w:fill="D9D9D9"/>
            <w:vAlign w:val="bottom"/>
          </w:tcPr>
          <w:p w14:paraId="4712F982" w14:textId="77777777" w:rsidR="00024217" w:rsidRPr="00741253" w:rsidRDefault="00024217" w:rsidP="00024217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851" w:type="dxa"/>
            <w:shd w:val="clear" w:color="auto" w:fill="D9D9D9"/>
            <w:vAlign w:val="bottom"/>
          </w:tcPr>
          <w:p w14:paraId="3DFAD501" w14:textId="77777777" w:rsidR="00024217" w:rsidRPr="00741253" w:rsidRDefault="00024217" w:rsidP="00024217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L</w:t>
            </w:r>
          </w:p>
        </w:tc>
        <w:tc>
          <w:tcPr>
            <w:tcW w:w="632" w:type="dxa"/>
            <w:shd w:val="clear" w:color="auto" w:fill="D9D9D9"/>
            <w:vAlign w:val="bottom"/>
          </w:tcPr>
          <w:p w14:paraId="5ACA6CF7" w14:textId="77777777" w:rsidR="00024217" w:rsidRPr="00741253" w:rsidRDefault="00024217" w:rsidP="00024217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P</w:t>
            </w:r>
          </w:p>
        </w:tc>
        <w:tc>
          <w:tcPr>
            <w:tcW w:w="927" w:type="dxa"/>
            <w:shd w:val="clear" w:color="auto" w:fill="D9D9D9"/>
            <w:vAlign w:val="bottom"/>
          </w:tcPr>
          <w:p w14:paraId="22C32543" w14:textId="77777777" w:rsidR="00024217" w:rsidRPr="00741253" w:rsidRDefault="00024217" w:rsidP="00024217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W</w:t>
            </w:r>
          </w:p>
        </w:tc>
        <w:tc>
          <w:tcPr>
            <w:tcW w:w="709" w:type="dxa"/>
            <w:shd w:val="clear" w:color="auto" w:fill="D9D9D9"/>
            <w:vAlign w:val="bottom"/>
          </w:tcPr>
          <w:p w14:paraId="3379338A" w14:textId="77777777" w:rsidR="00024217" w:rsidRPr="00741253" w:rsidRDefault="00024217" w:rsidP="00024217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850" w:type="dxa"/>
            <w:shd w:val="clear" w:color="auto" w:fill="D9D9D9"/>
            <w:vAlign w:val="bottom"/>
          </w:tcPr>
          <w:p w14:paraId="4BBAF173" w14:textId="77777777" w:rsidR="00024217" w:rsidRPr="00741253" w:rsidRDefault="00024217" w:rsidP="00024217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L</w:t>
            </w:r>
          </w:p>
        </w:tc>
        <w:tc>
          <w:tcPr>
            <w:tcW w:w="851" w:type="dxa"/>
            <w:shd w:val="clear" w:color="auto" w:fill="D9D9D9"/>
            <w:vAlign w:val="bottom"/>
          </w:tcPr>
          <w:p w14:paraId="5DCDAB15" w14:textId="77777777" w:rsidR="00024217" w:rsidRPr="00741253" w:rsidRDefault="00024217" w:rsidP="00024217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P</w:t>
            </w:r>
          </w:p>
        </w:tc>
      </w:tr>
      <w:tr w:rsidR="00024217" w:rsidRPr="00741253" w14:paraId="58B27575" w14:textId="77777777" w:rsidTr="00024217">
        <w:trPr>
          <w:jc w:val="center"/>
        </w:trPr>
        <w:tc>
          <w:tcPr>
            <w:tcW w:w="1488" w:type="dxa"/>
          </w:tcPr>
          <w:p w14:paraId="644E9E92" w14:textId="0D02A233" w:rsidR="00024217" w:rsidRPr="00741253" w:rsidRDefault="00024217" w:rsidP="0002421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</w:t>
            </w:r>
          </w:p>
        </w:tc>
        <w:tc>
          <w:tcPr>
            <w:tcW w:w="1410" w:type="dxa"/>
          </w:tcPr>
          <w:p w14:paraId="37263F99" w14:textId="001D4028" w:rsidR="00024217" w:rsidRPr="00741253" w:rsidRDefault="00024217" w:rsidP="000242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30" w:type="dxa"/>
          </w:tcPr>
          <w:p w14:paraId="5162B463" w14:textId="259512BF" w:rsidR="00024217" w:rsidRPr="00741253" w:rsidRDefault="00024217" w:rsidP="000242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14:paraId="52AF11B4" w14:textId="77777777" w:rsidR="00024217" w:rsidRPr="00741253" w:rsidRDefault="00024217" w:rsidP="000242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21471B22" w14:textId="62FD0193" w:rsidR="00024217" w:rsidRPr="00741253" w:rsidRDefault="00024217" w:rsidP="000242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32" w:type="dxa"/>
          </w:tcPr>
          <w:p w14:paraId="3FE89AAE" w14:textId="77777777" w:rsidR="00024217" w:rsidRPr="00741253" w:rsidRDefault="00024217" w:rsidP="000242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7" w:type="dxa"/>
          </w:tcPr>
          <w:p w14:paraId="5982C8F2" w14:textId="6A16CDD1" w:rsidR="00024217" w:rsidRPr="00741253" w:rsidRDefault="00024217" w:rsidP="000242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</w:tcPr>
          <w:p w14:paraId="0963CD8D" w14:textId="77777777" w:rsidR="00024217" w:rsidRPr="00741253" w:rsidRDefault="00024217" w:rsidP="000242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54D14156" w14:textId="07E2B747" w:rsidR="00024217" w:rsidRPr="00741253" w:rsidRDefault="00024217" w:rsidP="000242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851" w:type="dxa"/>
          </w:tcPr>
          <w:p w14:paraId="7AC45309" w14:textId="77777777" w:rsidR="00024217" w:rsidRPr="00741253" w:rsidRDefault="00024217" w:rsidP="00024217">
            <w:pPr>
              <w:jc w:val="center"/>
              <w:rPr>
                <w:sz w:val="20"/>
                <w:szCs w:val="20"/>
              </w:rPr>
            </w:pPr>
          </w:p>
        </w:tc>
      </w:tr>
      <w:tr w:rsidR="00024217" w:rsidRPr="00741253" w14:paraId="30F13828" w14:textId="77777777" w:rsidTr="00024217">
        <w:trPr>
          <w:cantSplit/>
          <w:trHeight w:val="320"/>
          <w:jc w:val="center"/>
        </w:trPr>
        <w:tc>
          <w:tcPr>
            <w:tcW w:w="6161" w:type="dxa"/>
            <w:gridSpan w:val="6"/>
            <w:shd w:val="clear" w:color="auto" w:fill="D9D9D9"/>
            <w:vAlign w:val="center"/>
          </w:tcPr>
          <w:p w14:paraId="5150E6A4" w14:textId="77777777" w:rsidR="00024217" w:rsidRPr="00741253" w:rsidRDefault="00024217" w:rsidP="00024217">
            <w:pPr>
              <w:jc w:val="right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Razem w czasie studiów:</w:t>
            </w:r>
          </w:p>
        </w:tc>
        <w:tc>
          <w:tcPr>
            <w:tcW w:w="3337" w:type="dxa"/>
            <w:gridSpan w:val="4"/>
            <w:vAlign w:val="center"/>
          </w:tcPr>
          <w:p w14:paraId="27ACF2F4" w14:textId="0298C9C3" w:rsidR="00024217" w:rsidRPr="00741253" w:rsidRDefault="00024217" w:rsidP="00024217">
            <w:pPr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</w:tr>
    </w:tbl>
    <w:p w14:paraId="3104353E" w14:textId="77777777" w:rsidR="00024217" w:rsidRPr="00741253" w:rsidRDefault="00024217" w:rsidP="00024217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/>
        <w:jc w:val="both"/>
        <w:rPr>
          <w:b/>
          <w:color w:val="000000"/>
          <w:sz w:val="22"/>
          <w:szCs w:val="22"/>
        </w:rPr>
      </w:pPr>
      <w:r w:rsidRPr="00741253">
        <w:rPr>
          <w:b/>
          <w:color w:val="000000"/>
          <w:sz w:val="22"/>
          <w:szCs w:val="22"/>
        </w:rPr>
        <w:t>Wymagania wstępne w zakresie wiedzy, umiejętności i innych kompetencji (jeśli dot. przedmiotu):</w:t>
      </w:r>
    </w:p>
    <w:bookmarkEnd w:id="0"/>
    <w:bookmarkEnd w:id="1"/>
    <w:tbl>
      <w:tblPr>
        <w:tblW w:w="95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8821"/>
      </w:tblGrid>
      <w:tr w:rsidR="00A05AC1" w:rsidRPr="00E622B6" w14:paraId="3D8A29F9" w14:textId="77777777" w:rsidTr="00A05AC1">
        <w:tc>
          <w:tcPr>
            <w:tcW w:w="709" w:type="dxa"/>
          </w:tcPr>
          <w:p w14:paraId="695E4346" w14:textId="77777777" w:rsidR="00A05AC1" w:rsidRPr="00E622B6" w:rsidRDefault="00A05AC1" w:rsidP="00130544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8821" w:type="dxa"/>
          </w:tcPr>
          <w:p w14:paraId="3C823D89" w14:textId="200981A7" w:rsidR="00A05AC1" w:rsidRPr="00910A28" w:rsidRDefault="00A05AC1" w:rsidP="001305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Znajomość podstaw programowania</w:t>
            </w:r>
          </w:p>
        </w:tc>
      </w:tr>
      <w:tr w:rsidR="00A05AC1" w:rsidRPr="00E622B6" w14:paraId="056E9695" w14:textId="77777777" w:rsidTr="00A05AC1">
        <w:tc>
          <w:tcPr>
            <w:tcW w:w="709" w:type="dxa"/>
          </w:tcPr>
          <w:p w14:paraId="78791570" w14:textId="77777777" w:rsidR="00A05AC1" w:rsidRPr="00E622B6" w:rsidRDefault="00A05AC1" w:rsidP="00130544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8821" w:type="dxa"/>
          </w:tcPr>
          <w:p w14:paraId="233D0FC5" w14:textId="27BFA65B" w:rsidR="00A05AC1" w:rsidRPr="00910A28" w:rsidRDefault="00A05AC1" w:rsidP="001305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Znajomość podstaw informatyki (poziom szkoły ponadgimanzjalnej) </w:t>
            </w:r>
          </w:p>
        </w:tc>
      </w:tr>
    </w:tbl>
    <w:p w14:paraId="7F565C00" w14:textId="77777777" w:rsidR="00FC2CC7" w:rsidRPr="00E622B6" w:rsidRDefault="00FC2CC7" w:rsidP="00593FC0">
      <w:pPr>
        <w:rPr>
          <w:sz w:val="22"/>
          <w:szCs w:val="22"/>
        </w:rPr>
      </w:pPr>
    </w:p>
    <w:p w14:paraId="2F145CC5" w14:textId="77777777" w:rsidR="00D2048D" w:rsidRPr="00E622B6" w:rsidRDefault="00D2048D" w:rsidP="00593FC0">
      <w:pPr>
        <w:rPr>
          <w:b/>
          <w:sz w:val="22"/>
          <w:szCs w:val="22"/>
        </w:rPr>
      </w:pPr>
      <w:r w:rsidRPr="00E622B6">
        <w:rPr>
          <w:b/>
          <w:sz w:val="22"/>
          <w:szCs w:val="22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8821"/>
      </w:tblGrid>
      <w:tr w:rsidR="00D2048D" w:rsidRPr="00E622B6" w14:paraId="1BD5D8BD" w14:textId="77777777" w:rsidTr="00B147C0">
        <w:tc>
          <w:tcPr>
            <w:tcW w:w="709" w:type="dxa"/>
          </w:tcPr>
          <w:p w14:paraId="3B37B347" w14:textId="77777777" w:rsidR="00D2048D" w:rsidRPr="00E622B6" w:rsidRDefault="00D2048D" w:rsidP="00910A28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8821" w:type="dxa"/>
          </w:tcPr>
          <w:p w14:paraId="62E59018" w14:textId="73950B31" w:rsidR="00D2048D" w:rsidRPr="00E622B6" w:rsidRDefault="00CC7100" w:rsidP="00600D79">
            <w:pPr>
              <w:rPr>
                <w:sz w:val="22"/>
                <w:szCs w:val="22"/>
              </w:rPr>
            </w:pPr>
            <w:r w:rsidRPr="004B7B22">
              <w:rPr>
                <w:sz w:val="22"/>
                <w:szCs w:val="22"/>
              </w:rPr>
              <w:t xml:space="preserve">Celem przedmiotu jest nabycie przez </w:t>
            </w:r>
            <w:r>
              <w:rPr>
                <w:sz w:val="22"/>
                <w:szCs w:val="22"/>
              </w:rPr>
              <w:t>studentów ogólnej wiedzy i podstawowych umiejętności z zakresu narzędzi informatycznych wykorzystywanych w: programowaniu, projektowaniu aplikacji, testowaniu, sieciach komputerowych, kontroli wersji, bazach danych, systemach operacyjnych i wirtualizacji.</w:t>
            </w:r>
          </w:p>
        </w:tc>
      </w:tr>
    </w:tbl>
    <w:p w14:paraId="3ACA96CB" w14:textId="3F0C658B" w:rsidR="00D2048D" w:rsidRPr="00E622B6" w:rsidRDefault="00D2048D" w:rsidP="00C86066">
      <w:pPr>
        <w:pStyle w:val="Nagwek1"/>
        <w:rPr>
          <w:sz w:val="22"/>
          <w:szCs w:val="22"/>
        </w:rPr>
      </w:pPr>
      <w:r w:rsidRPr="00E622B6">
        <w:rPr>
          <w:sz w:val="22"/>
          <w:szCs w:val="22"/>
        </w:rPr>
        <w:t xml:space="preserve">Efekty </w:t>
      </w:r>
      <w:r w:rsidR="00E151CA">
        <w:rPr>
          <w:sz w:val="22"/>
          <w:szCs w:val="22"/>
        </w:rPr>
        <w:t>uczenia się</w:t>
      </w:r>
      <w:r w:rsidRPr="00E622B6">
        <w:rPr>
          <w:sz w:val="22"/>
          <w:szCs w:val="22"/>
        </w:rPr>
        <w:t xml:space="preserve"> dla całego przedmiotu (EP) – po zakończeniu cyklu kształcenia:</w:t>
      </w: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63"/>
        <w:gridCol w:w="6491"/>
        <w:gridCol w:w="1842"/>
      </w:tblGrid>
      <w:tr w:rsidR="00D2048D" w:rsidRPr="00E622B6" w14:paraId="5FB6B266" w14:textId="77777777" w:rsidTr="00B147C0">
        <w:tc>
          <w:tcPr>
            <w:tcW w:w="612" w:type="pct"/>
            <w:shd w:val="clear" w:color="auto" w:fill="D9D9D9"/>
          </w:tcPr>
          <w:p w14:paraId="0907AC49" w14:textId="77777777" w:rsidR="00D2048D" w:rsidRPr="00E622B6" w:rsidRDefault="00D2048D" w:rsidP="00823A3A">
            <w:pPr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>Symbol</w:t>
            </w:r>
          </w:p>
        </w:tc>
        <w:tc>
          <w:tcPr>
            <w:tcW w:w="3418" w:type="pct"/>
            <w:shd w:val="clear" w:color="auto" w:fill="D9D9D9"/>
          </w:tcPr>
          <w:p w14:paraId="06692B63" w14:textId="77777777" w:rsidR="00D2048D" w:rsidRPr="00E622B6" w:rsidRDefault="00D2048D" w:rsidP="003374FC">
            <w:pPr>
              <w:jc w:val="center"/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>Po zakończeniu przedmiotu student potrafi:</w:t>
            </w:r>
          </w:p>
        </w:tc>
        <w:tc>
          <w:tcPr>
            <w:tcW w:w="970" w:type="pct"/>
            <w:shd w:val="clear" w:color="auto" w:fill="D9D9D9"/>
          </w:tcPr>
          <w:p w14:paraId="0BB237A8" w14:textId="77777777" w:rsidR="00D2048D" w:rsidRPr="00E622B6" w:rsidRDefault="00D2048D" w:rsidP="0086283B">
            <w:pPr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 xml:space="preserve">Odniesienie do </w:t>
            </w:r>
          </w:p>
          <w:p w14:paraId="4F0DCE78" w14:textId="32480A20" w:rsidR="00D2048D" w:rsidRPr="00E622B6" w:rsidRDefault="00D2048D" w:rsidP="0086283B">
            <w:pPr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 xml:space="preserve">kierunkowych efektów </w:t>
            </w:r>
            <w:r w:rsidR="00E151CA">
              <w:rPr>
                <w:b/>
                <w:sz w:val="22"/>
                <w:szCs w:val="22"/>
              </w:rPr>
              <w:t>uczenia się</w:t>
            </w:r>
          </w:p>
        </w:tc>
      </w:tr>
      <w:tr w:rsidR="0074078F" w:rsidRPr="00E622B6" w14:paraId="3943EA74" w14:textId="77777777" w:rsidTr="00B147C0">
        <w:tc>
          <w:tcPr>
            <w:tcW w:w="612" w:type="pct"/>
          </w:tcPr>
          <w:p w14:paraId="7EE6E6F7" w14:textId="3279FD98" w:rsidR="0074078F" w:rsidRPr="00E622B6" w:rsidRDefault="00024217" w:rsidP="0074078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EP1</w:t>
            </w:r>
          </w:p>
        </w:tc>
        <w:tc>
          <w:tcPr>
            <w:tcW w:w="3418" w:type="pct"/>
          </w:tcPr>
          <w:p w14:paraId="7B3791DB" w14:textId="6879B2A8" w:rsidR="0074078F" w:rsidRPr="00F54001" w:rsidRDefault="0074078F" w:rsidP="0074078F">
            <w:pPr>
              <w:rPr>
                <w:bCs/>
                <w:color w:val="000000"/>
                <w:sz w:val="19"/>
                <w:szCs w:val="19"/>
              </w:rPr>
            </w:pPr>
            <w:r w:rsidRPr="00D61002">
              <w:rPr>
                <w:bCs/>
                <w:color w:val="000000"/>
                <w:sz w:val="19"/>
                <w:szCs w:val="19"/>
              </w:rPr>
              <w:t xml:space="preserve">Zna i rozumie </w:t>
            </w:r>
            <w:r w:rsidR="00A56DB9">
              <w:rPr>
                <w:bCs/>
                <w:color w:val="000000"/>
                <w:sz w:val="19"/>
                <w:szCs w:val="19"/>
              </w:rPr>
              <w:t>potrzebę</w:t>
            </w:r>
            <w:r w:rsidR="00364AD2">
              <w:rPr>
                <w:bCs/>
                <w:color w:val="000000"/>
                <w:sz w:val="19"/>
                <w:szCs w:val="19"/>
              </w:rPr>
              <w:t xml:space="preserve"> </w:t>
            </w:r>
            <w:r w:rsidR="00A56DB9">
              <w:rPr>
                <w:bCs/>
                <w:color w:val="000000"/>
                <w:sz w:val="19"/>
                <w:szCs w:val="19"/>
              </w:rPr>
              <w:t xml:space="preserve">oraz specyfikę </w:t>
            </w:r>
            <w:r w:rsidR="00364AD2">
              <w:rPr>
                <w:bCs/>
                <w:color w:val="000000"/>
                <w:sz w:val="19"/>
                <w:szCs w:val="19"/>
              </w:rPr>
              <w:t>konfigurowania i użytkowania różnych programów komputerowych w informatyce</w:t>
            </w:r>
            <w:r w:rsidR="00A56DB9">
              <w:rPr>
                <w:bCs/>
                <w:color w:val="000000"/>
                <w:sz w:val="19"/>
                <w:szCs w:val="19"/>
              </w:rPr>
              <w:t xml:space="preserve"> w zależności od zastosowania, np. praca zdalna, bazy danych, </w:t>
            </w:r>
            <w:r w:rsidR="0067646A">
              <w:rPr>
                <w:bCs/>
                <w:color w:val="000000"/>
                <w:sz w:val="19"/>
                <w:szCs w:val="19"/>
              </w:rPr>
              <w:t xml:space="preserve">przeglądarki, </w:t>
            </w:r>
            <w:r w:rsidR="00A56DB9">
              <w:rPr>
                <w:bCs/>
                <w:color w:val="000000"/>
                <w:sz w:val="19"/>
                <w:szCs w:val="19"/>
              </w:rPr>
              <w:t>programy z interfejsem konso</w:t>
            </w:r>
            <w:r w:rsidR="0067646A">
              <w:rPr>
                <w:bCs/>
                <w:color w:val="000000"/>
                <w:sz w:val="19"/>
                <w:szCs w:val="19"/>
              </w:rPr>
              <w:t>l</w:t>
            </w:r>
            <w:r w:rsidR="00A56DB9">
              <w:rPr>
                <w:bCs/>
                <w:color w:val="000000"/>
                <w:sz w:val="19"/>
                <w:szCs w:val="19"/>
              </w:rPr>
              <w:t>o</w:t>
            </w:r>
            <w:r w:rsidR="0067646A">
              <w:rPr>
                <w:bCs/>
                <w:color w:val="000000"/>
                <w:sz w:val="19"/>
                <w:szCs w:val="19"/>
              </w:rPr>
              <w:t>w</w:t>
            </w:r>
            <w:r w:rsidR="00A56DB9">
              <w:rPr>
                <w:bCs/>
                <w:color w:val="000000"/>
                <w:sz w:val="19"/>
                <w:szCs w:val="19"/>
              </w:rPr>
              <w:t>y i GUI</w:t>
            </w:r>
            <w:r w:rsidRPr="00D61002">
              <w:rPr>
                <w:bCs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970" w:type="pct"/>
          </w:tcPr>
          <w:p w14:paraId="5ACA4335" w14:textId="77777777" w:rsidR="0074078F" w:rsidRDefault="0074078F" w:rsidP="0074078F">
            <w:pPr>
              <w:rPr>
                <w:rFonts w:cs="Calibri"/>
                <w:color w:val="000000"/>
                <w:sz w:val="20"/>
                <w:szCs w:val="20"/>
              </w:rPr>
            </w:pPr>
            <w:r w:rsidRPr="00360640">
              <w:rPr>
                <w:rFonts w:cs="Calibri"/>
                <w:color w:val="000000"/>
                <w:sz w:val="20"/>
                <w:szCs w:val="20"/>
              </w:rPr>
              <w:t>P6S_W0</w:t>
            </w:r>
            <w:r w:rsidR="007856F0">
              <w:rPr>
                <w:rFonts w:cs="Calibri"/>
                <w:color w:val="000000"/>
                <w:sz w:val="20"/>
                <w:szCs w:val="20"/>
              </w:rPr>
              <w:t>8</w:t>
            </w:r>
            <w:r w:rsidR="000E75B2">
              <w:rPr>
                <w:rFonts w:cs="Calibri"/>
                <w:color w:val="000000"/>
                <w:sz w:val="20"/>
                <w:szCs w:val="20"/>
              </w:rPr>
              <w:t xml:space="preserve">, </w:t>
            </w:r>
            <w:r w:rsidR="00D815E2" w:rsidRPr="00360640">
              <w:rPr>
                <w:rFonts w:cs="Calibri"/>
                <w:color w:val="000000"/>
                <w:sz w:val="20"/>
                <w:szCs w:val="20"/>
              </w:rPr>
              <w:t>P6S_W</w:t>
            </w:r>
            <w:r w:rsidR="00D815E2">
              <w:rPr>
                <w:rFonts w:cs="Calibri"/>
                <w:color w:val="000000"/>
                <w:sz w:val="20"/>
                <w:szCs w:val="20"/>
              </w:rPr>
              <w:t>11</w:t>
            </w:r>
            <w:r w:rsidR="00D815E2">
              <w:rPr>
                <w:rFonts w:cs="Calibri"/>
                <w:color w:val="000000"/>
                <w:sz w:val="20"/>
                <w:szCs w:val="20"/>
              </w:rPr>
              <w:t>,</w:t>
            </w:r>
          </w:p>
          <w:p w14:paraId="30589234" w14:textId="77777777" w:rsidR="00390074" w:rsidRDefault="00390074" w:rsidP="0074078F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P6S_U03</w:t>
            </w:r>
            <w:r w:rsidR="00F54001">
              <w:rPr>
                <w:rFonts w:cs="Calibri"/>
                <w:sz w:val="20"/>
                <w:szCs w:val="20"/>
              </w:rPr>
              <w:t>,</w:t>
            </w:r>
          </w:p>
          <w:p w14:paraId="1DE36FC7" w14:textId="67D53CA8" w:rsidR="00F54001" w:rsidRPr="00F54001" w:rsidRDefault="00F54001" w:rsidP="0074078F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P6S_U0</w:t>
            </w:r>
            <w:r>
              <w:rPr>
                <w:rFonts w:cs="Calibri"/>
                <w:sz w:val="20"/>
                <w:szCs w:val="20"/>
              </w:rPr>
              <w:t>4</w:t>
            </w:r>
          </w:p>
        </w:tc>
      </w:tr>
      <w:tr w:rsidR="0074078F" w:rsidRPr="00E622B6" w14:paraId="10ECDB64" w14:textId="77777777" w:rsidTr="00B147C0">
        <w:tc>
          <w:tcPr>
            <w:tcW w:w="612" w:type="pct"/>
          </w:tcPr>
          <w:p w14:paraId="3F868BB8" w14:textId="7E7F53D8" w:rsidR="0074078F" w:rsidRPr="00E622B6" w:rsidRDefault="00024217" w:rsidP="0074078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EP2</w:t>
            </w:r>
          </w:p>
        </w:tc>
        <w:tc>
          <w:tcPr>
            <w:tcW w:w="3418" w:type="pct"/>
          </w:tcPr>
          <w:p w14:paraId="27AAF068" w14:textId="1E238A13" w:rsidR="0074078F" w:rsidRPr="003374FC" w:rsidRDefault="0074078F" w:rsidP="0074078F">
            <w:pPr>
              <w:rPr>
                <w:sz w:val="22"/>
                <w:szCs w:val="20"/>
              </w:rPr>
            </w:pPr>
            <w:r w:rsidRPr="00FF0181">
              <w:rPr>
                <w:bCs/>
                <w:sz w:val="19"/>
                <w:szCs w:val="19"/>
              </w:rPr>
              <w:t>Zna i rozumie najnowsze osiągnięcia informatyki, w zakresie sprzętu i oprogramowania, jak również aktualne trendy rozwojowe w tym obszarze</w:t>
            </w:r>
          </w:p>
        </w:tc>
        <w:tc>
          <w:tcPr>
            <w:tcW w:w="970" w:type="pct"/>
          </w:tcPr>
          <w:p w14:paraId="24BA3081" w14:textId="77777777" w:rsidR="00390074" w:rsidRDefault="0074078F" w:rsidP="00390074">
            <w:pPr>
              <w:rPr>
                <w:rFonts w:cs="Calibri"/>
                <w:color w:val="000000"/>
                <w:sz w:val="20"/>
                <w:szCs w:val="20"/>
              </w:rPr>
            </w:pPr>
            <w:r w:rsidRPr="00360640">
              <w:rPr>
                <w:rFonts w:cs="Calibri"/>
                <w:color w:val="000000"/>
                <w:sz w:val="20"/>
                <w:szCs w:val="20"/>
              </w:rPr>
              <w:t>P6S_W0</w:t>
            </w:r>
            <w:r w:rsidR="00C84946">
              <w:rPr>
                <w:rFonts w:cs="Calibri"/>
                <w:color w:val="000000"/>
                <w:sz w:val="20"/>
                <w:szCs w:val="20"/>
              </w:rPr>
              <w:t>7</w:t>
            </w:r>
            <w:r w:rsidR="00390074">
              <w:rPr>
                <w:rFonts w:cs="Calibri"/>
                <w:color w:val="000000"/>
                <w:sz w:val="20"/>
                <w:szCs w:val="20"/>
              </w:rPr>
              <w:t>,</w:t>
            </w:r>
          </w:p>
          <w:p w14:paraId="14051F54" w14:textId="77777777" w:rsidR="0074078F" w:rsidRDefault="00390074" w:rsidP="00390074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P6S_U03</w:t>
            </w:r>
            <w:r w:rsidR="00F54001">
              <w:rPr>
                <w:rFonts w:cs="Calibri"/>
                <w:sz w:val="20"/>
                <w:szCs w:val="20"/>
              </w:rPr>
              <w:t>,</w:t>
            </w:r>
          </w:p>
          <w:p w14:paraId="63D58219" w14:textId="01FD3480" w:rsidR="00F54001" w:rsidRPr="00F54001" w:rsidRDefault="00F54001" w:rsidP="00390074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P6S_U0</w:t>
            </w:r>
            <w:r>
              <w:rPr>
                <w:rFonts w:cs="Calibri"/>
                <w:sz w:val="20"/>
                <w:szCs w:val="20"/>
              </w:rPr>
              <w:t>4</w:t>
            </w:r>
          </w:p>
        </w:tc>
      </w:tr>
    </w:tbl>
    <w:p w14:paraId="2C4F7C80" w14:textId="77777777" w:rsidR="00D2048D" w:rsidRPr="00E622B6" w:rsidRDefault="00D2048D" w:rsidP="00C86066">
      <w:pPr>
        <w:pStyle w:val="Nagwek1"/>
        <w:rPr>
          <w:sz w:val="22"/>
          <w:szCs w:val="22"/>
        </w:rPr>
      </w:pPr>
      <w:r w:rsidRPr="00E622B6">
        <w:rPr>
          <w:sz w:val="22"/>
          <w:szCs w:val="22"/>
        </w:rPr>
        <w:t>Treści programowe:</w:t>
      </w:r>
    </w:p>
    <w:p w14:paraId="00681578" w14:textId="77777777" w:rsidR="009D399E" w:rsidRDefault="009D399E" w:rsidP="00350F04">
      <w:pPr>
        <w:pStyle w:val="Nagwek4"/>
        <w:ind w:firstLine="0"/>
        <w:rPr>
          <w:sz w:val="22"/>
          <w:szCs w:val="22"/>
        </w:rPr>
      </w:pPr>
    </w:p>
    <w:p w14:paraId="5499F48B" w14:textId="2391E0C8" w:rsidR="001D4ED7" w:rsidRPr="00F428B8" w:rsidRDefault="00D2048D" w:rsidP="00F428B8">
      <w:pPr>
        <w:pStyle w:val="Nagwek4"/>
        <w:ind w:firstLine="0"/>
        <w:rPr>
          <w:sz w:val="22"/>
          <w:szCs w:val="22"/>
        </w:rPr>
      </w:pPr>
      <w:r w:rsidRPr="00E622B6">
        <w:rPr>
          <w:sz w:val="22"/>
          <w:szCs w:val="22"/>
        </w:rPr>
        <w:t>Semestr I</w:t>
      </w:r>
    </w:p>
    <w:tbl>
      <w:tblPr>
        <w:tblW w:w="4997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5918"/>
        <w:gridCol w:w="564"/>
        <w:gridCol w:w="424"/>
        <w:gridCol w:w="572"/>
        <w:gridCol w:w="1133"/>
      </w:tblGrid>
      <w:tr w:rsidR="00D2048D" w:rsidRPr="00E622B6" w14:paraId="2F13DF97" w14:textId="77777777" w:rsidTr="00D50354">
        <w:trPr>
          <w:cantSplit/>
          <w:trHeight w:hRule="exact" w:val="302"/>
        </w:trPr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475ABA" w14:textId="77777777" w:rsidR="00D2048D" w:rsidRPr="00E622B6" w:rsidRDefault="00D2048D" w:rsidP="00C86066">
            <w:pPr>
              <w:jc w:val="center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Lp.</w:t>
            </w:r>
          </w:p>
        </w:tc>
        <w:tc>
          <w:tcPr>
            <w:tcW w:w="31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70706F" w14:textId="77777777" w:rsidR="00D2048D" w:rsidRPr="00E622B6" w:rsidRDefault="00D2048D" w:rsidP="00C86066">
            <w:pPr>
              <w:ind w:left="12"/>
              <w:jc w:val="center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Zagadnienia</w:t>
            </w:r>
          </w:p>
          <w:p w14:paraId="09960428" w14:textId="77777777" w:rsidR="00D2048D" w:rsidRPr="00E622B6" w:rsidRDefault="00D2048D" w:rsidP="00C86066">
            <w:pPr>
              <w:ind w:left="12"/>
              <w:jc w:val="center"/>
              <w:rPr>
                <w:sz w:val="22"/>
                <w:szCs w:val="22"/>
              </w:rPr>
            </w:pPr>
          </w:p>
        </w:tc>
        <w:tc>
          <w:tcPr>
            <w:tcW w:w="8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A1DFD" w14:textId="77777777" w:rsidR="00D2048D" w:rsidRPr="00E622B6" w:rsidRDefault="00D2048D" w:rsidP="00C86066">
            <w:pPr>
              <w:jc w:val="center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Liczba godzin</w:t>
            </w:r>
          </w:p>
        </w:tc>
        <w:tc>
          <w:tcPr>
            <w:tcW w:w="5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CD5A3C" w14:textId="77777777" w:rsidR="00D2048D" w:rsidRPr="00E622B6" w:rsidRDefault="00D2048D" w:rsidP="00C86066">
            <w:pPr>
              <w:jc w:val="center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Odniesienie</w:t>
            </w:r>
          </w:p>
          <w:p w14:paraId="560B9C24" w14:textId="1F53ECC2" w:rsidR="00D2048D" w:rsidRPr="00E622B6" w:rsidRDefault="00D2048D" w:rsidP="00C86066">
            <w:pPr>
              <w:jc w:val="center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 xml:space="preserve">do EP dla </w:t>
            </w:r>
          </w:p>
          <w:p w14:paraId="16720419" w14:textId="77777777" w:rsidR="00D2048D" w:rsidRPr="00E622B6" w:rsidRDefault="00D2048D" w:rsidP="00C86066">
            <w:pPr>
              <w:jc w:val="center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przedmiotu</w:t>
            </w:r>
          </w:p>
        </w:tc>
      </w:tr>
      <w:tr w:rsidR="00D2048D" w:rsidRPr="00E622B6" w14:paraId="4486664A" w14:textId="77777777" w:rsidTr="00E53F8B">
        <w:trPr>
          <w:cantSplit/>
          <w:trHeight w:hRule="exact" w:val="467"/>
        </w:trPr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579A6" w14:textId="77777777" w:rsidR="00D2048D" w:rsidRPr="00E622B6" w:rsidRDefault="00D2048D" w:rsidP="00C86066">
            <w:pPr>
              <w:pStyle w:val="Styl"/>
              <w:jc w:val="center"/>
              <w:rPr>
                <w:sz w:val="22"/>
                <w:szCs w:val="22"/>
              </w:rPr>
            </w:pPr>
          </w:p>
        </w:tc>
        <w:tc>
          <w:tcPr>
            <w:tcW w:w="31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8AE52" w14:textId="77777777" w:rsidR="00D2048D" w:rsidRPr="00E622B6" w:rsidRDefault="00D2048D" w:rsidP="00C86066">
            <w:pPr>
              <w:pStyle w:val="Styl"/>
              <w:ind w:right="350"/>
              <w:jc w:val="center"/>
              <w:rPr>
                <w:sz w:val="22"/>
                <w:szCs w:val="22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45189" w14:textId="77777777" w:rsidR="00D2048D" w:rsidRPr="00E622B6" w:rsidRDefault="00D2048D" w:rsidP="00C86066">
            <w:pPr>
              <w:jc w:val="center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W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8D521" w14:textId="77777777" w:rsidR="00D2048D" w:rsidRPr="00E622B6" w:rsidRDefault="00D2048D" w:rsidP="00C86066">
            <w:pPr>
              <w:jc w:val="center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51D18" w14:textId="77777777" w:rsidR="00D2048D" w:rsidRPr="00E622B6" w:rsidRDefault="00D2048D" w:rsidP="00C86066">
            <w:pPr>
              <w:jc w:val="center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L/P</w:t>
            </w:r>
          </w:p>
        </w:tc>
        <w:tc>
          <w:tcPr>
            <w:tcW w:w="5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EDD8" w14:textId="77777777" w:rsidR="00D2048D" w:rsidRPr="00E622B6" w:rsidRDefault="00D2048D" w:rsidP="00C86066">
            <w:pPr>
              <w:jc w:val="center"/>
              <w:rPr>
                <w:sz w:val="22"/>
                <w:szCs w:val="22"/>
              </w:rPr>
            </w:pPr>
          </w:p>
        </w:tc>
      </w:tr>
      <w:tr w:rsidR="00E53F8B" w:rsidRPr="00E622B6" w14:paraId="5C07CB3F" w14:textId="77777777" w:rsidTr="00E53F8B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F13B" w14:textId="77777777" w:rsidR="00E53F8B" w:rsidRPr="00E622B6" w:rsidRDefault="00E53F8B" w:rsidP="00E53F8B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96829" w14:textId="0021AEE5" w:rsidR="00E53F8B" w:rsidRPr="00F03EE4" w:rsidRDefault="00E53F8B" w:rsidP="00E53F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Wprowadzenie do przedmiotu. Niezbędne definicje i pojęcia.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DACF5" w14:textId="273F4383" w:rsidR="00E53F8B" w:rsidRPr="00E622B6" w:rsidRDefault="00E53F8B" w:rsidP="00E53F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1876" w14:textId="73B7DFD1" w:rsidR="00E53F8B" w:rsidRDefault="00E53F8B" w:rsidP="00E53F8B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1818" w14:textId="77777777" w:rsidR="00E53F8B" w:rsidRPr="00E622B6" w:rsidRDefault="00E53F8B" w:rsidP="00E53F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3786" w14:textId="6933E53C" w:rsidR="00E53F8B" w:rsidRPr="008A591B" w:rsidRDefault="00024217" w:rsidP="00E53F8B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EP1</w:t>
            </w:r>
          </w:p>
        </w:tc>
      </w:tr>
      <w:tr w:rsidR="00E53F8B" w:rsidRPr="00E622B6" w14:paraId="72697B61" w14:textId="77777777" w:rsidTr="00E53F8B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193D" w14:textId="77777777" w:rsidR="00E53F8B" w:rsidRPr="00E622B6" w:rsidRDefault="00E53F8B" w:rsidP="00E53F8B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DFB79" w14:textId="45D3B99F" w:rsidR="00E53F8B" w:rsidRPr="00F03EE4" w:rsidRDefault="00E53F8B" w:rsidP="00E53F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Systemy operacyjne jako narzędzie informatyczne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2148" w14:textId="6684D809" w:rsidR="00E53F8B" w:rsidRPr="00E622B6" w:rsidRDefault="00E53F8B" w:rsidP="00E53F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9634" w14:textId="0636D455" w:rsidR="00E53F8B" w:rsidRDefault="00E53F8B" w:rsidP="00E53F8B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3AEF" w14:textId="77777777" w:rsidR="00E53F8B" w:rsidRPr="00E622B6" w:rsidRDefault="00E53F8B" w:rsidP="00E53F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A7D6" w14:textId="49E93F00" w:rsidR="00E53F8B" w:rsidRPr="008A591B" w:rsidRDefault="00024217" w:rsidP="00E53F8B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EP1</w:t>
            </w:r>
            <w:r w:rsidR="00E53F8B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EP2</w:t>
            </w:r>
          </w:p>
        </w:tc>
      </w:tr>
      <w:tr w:rsidR="00E53F8B" w:rsidRPr="00E622B6" w14:paraId="112E8EE3" w14:textId="77777777" w:rsidTr="00E53F8B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32BF" w14:textId="77777777" w:rsidR="00E53F8B" w:rsidRPr="00E622B6" w:rsidRDefault="00E53F8B" w:rsidP="00E53F8B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AA2A1" w14:textId="63FDC24F" w:rsidR="00E53F8B" w:rsidRPr="00F03EE4" w:rsidRDefault="00E53F8B" w:rsidP="00E53F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Wirtualizacja - zastosowanie, środowiska, konfiguracja i obsługa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BAC6" w14:textId="53B3CC04" w:rsidR="00E53F8B" w:rsidRPr="00E622B6" w:rsidRDefault="00E53F8B" w:rsidP="00E53F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384B" w14:textId="3FD3AC63" w:rsidR="00E53F8B" w:rsidRDefault="00E53F8B" w:rsidP="00E53F8B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511D" w14:textId="77777777" w:rsidR="00E53F8B" w:rsidRPr="00E622B6" w:rsidRDefault="00E53F8B" w:rsidP="00E53F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A466" w14:textId="06353140" w:rsidR="00E53F8B" w:rsidRPr="008A591B" w:rsidRDefault="00024217" w:rsidP="00E53F8B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EP1</w:t>
            </w:r>
            <w:r w:rsidR="00E53F8B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EP2</w:t>
            </w:r>
          </w:p>
        </w:tc>
      </w:tr>
      <w:tr w:rsidR="00E53F8B" w:rsidRPr="00E622B6" w14:paraId="3A032442" w14:textId="77777777" w:rsidTr="00E53F8B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C45EC" w14:textId="77777777" w:rsidR="00E53F8B" w:rsidRPr="00E622B6" w:rsidRDefault="00E53F8B" w:rsidP="00E53F8B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35610" w14:textId="29635D44" w:rsidR="00E53F8B" w:rsidRPr="00F03EE4" w:rsidRDefault="00E53F8B" w:rsidP="00E53F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Wirtualizacja jako środowisko prototypowania i testowania systemów informatycznych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69CC" w14:textId="4E7E7381" w:rsidR="00E53F8B" w:rsidRPr="00E622B6" w:rsidRDefault="00E53F8B" w:rsidP="00E53F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C839C" w14:textId="49340605" w:rsidR="00E53F8B" w:rsidRDefault="00E53F8B" w:rsidP="00E53F8B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E2F9" w14:textId="77777777" w:rsidR="00E53F8B" w:rsidRPr="00E622B6" w:rsidRDefault="00E53F8B" w:rsidP="00E53F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2222" w14:textId="73D960D7" w:rsidR="00E53F8B" w:rsidRPr="008A591B" w:rsidRDefault="00024217" w:rsidP="00E53F8B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EP1</w:t>
            </w:r>
            <w:r w:rsidR="003110FF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EP2</w:t>
            </w:r>
          </w:p>
        </w:tc>
      </w:tr>
      <w:tr w:rsidR="00E53F8B" w:rsidRPr="00E622B6" w14:paraId="6477F3E7" w14:textId="77777777" w:rsidTr="00E53F8B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C169" w14:textId="77777777" w:rsidR="00E53F8B" w:rsidRPr="00E622B6" w:rsidRDefault="00E53F8B" w:rsidP="00E53F8B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28CEC" w14:textId="092EA5C9" w:rsidR="00E53F8B" w:rsidRPr="00F03EE4" w:rsidRDefault="00E53F8B" w:rsidP="00E53F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Narzędzia programistyczne - kompilator, linker, debuger, edytor tekstowy, platforma programistyczna, zintegrowane środowisko programistyczne.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00EC" w14:textId="5D86497E" w:rsidR="00E53F8B" w:rsidRPr="00E622B6" w:rsidRDefault="006748FB" w:rsidP="00E53F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0047" w14:textId="523E10BE" w:rsidR="00E53F8B" w:rsidRDefault="00E53F8B" w:rsidP="00E53F8B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7384" w14:textId="77777777" w:rsidR="00E53F8B" w:rsidRPr="00E622B6" w:rsidRDefault="00E53F8B" w:rsidP="00E53F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72FC" w14:textId="2A191557" w:rsidR="00E53F8B" w:rsidRPr="008A591B" w:rsidRDefault="00024217" w:rsidP="00E53F8B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EP1</w:t>
            </w:r>
            <w:r w:rsidR="00E53F8B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EP2</w:t>
            </w:r>
          </w:p>
        </w:tc>
      </w:tr>
      <w:tr w:rsidR="00E53F8B" w:rsidRPr="00E622B6" w14:paraId="60EB1F69" w14:textId="77777777" w:rsidTr="00E53F8B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D442" w14:textId="77777777" w:rsidR="00E53F8B" w:rsidRPr="00E622B6" w:rsidRDefault="00E53F8B" w:rsidP="00E53F8B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FE508" w14:textId="246257E0" w:rsidR="00E53F8B" w:rsidRPr="00F03EE4" w:rsidRDefault="00E53F8B" w:rsidP="00E53F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Przetwarzanie i zarządzanie danymi.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243D0" w14:textId="6BD1F8F3" w:rsidR="00E53F8B" w:rsidRPr="00E622B6" w:rsidRDefault="00E53F8B" w:rsidP="00E53F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6F96" w14:textId="7162B8E2" w:rsidR="00E53F8B" w:rsidRDefault="00E53F8B" w:rsidP="00E53F8B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8C0F" w14:textId="77777777" w:rsidR="00E53F8B" w:rsidRPr="00E622B6" w:rsidRDefault="00E53F8B" w:rsidP="00E53F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E8A0" w14:textId="63EDCC6A" w:rsidR="00E53F8B" w:rsidRPr="008A591B" w:rsidRDefault="00024217" w:rsidP="00E53F8B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EP1</w:t>
            </w:r>
            <w:r w:rsidR="006D2967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EP2</w:t>
            </w:r>
          </w:p>
        </w:tc>
      </w:tr>
      <w:tr w:rsidR="00E53F8B" w:rsidRPr="00E622B6" w14:paraId="209CC0B7" w14:textId="77777777" w:rsidTr="00E53F8B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0DE74" w14:textId="77777777" w:rsidR="00E53F8B" w:rsidRPr="00E622B6" w:rsidRDefault="00E53F8B" w:rsidP="00E53F8B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2E3C8" w14:textId="6FFD5149" w:rsidR="00E53F8B" w:rsidRPr="00F03EE4" w:rsidRDefault="00E53F8B" w:rsidP="00E53F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Przeglądarki internetowe jako interfejs webowy, komunikator i narzędzie programistyczne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28C1" w14:textId="71B6BEBA" w:rsidR="00E53F8B" w:rsidRPr="00E622B6" w:rsidRDefault="00E53F8B" w:rsidP="00E53F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3754" w14:textId="52C15103" w:rsidR="00E53F8B" w:rsidRDefault="00E53F8B" w:rsidP="00E53F8B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595E" w14:textId="77777777" w:rsidR="00E53F8B" w:rsidRPr="00E622B6" w:rsidRDefault="00E53F8B" w:rsidP="00E53F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72C5" w14:textId="0A616688" w:rsidR="00E53F8B" w:rsidRPr="008A591B" w:rsidRDefault="00024217" w:rsidP="00E53F8B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EP1</w:t>
            </w:r>
            <w:r w:rsidR="006D2967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EP2</w:t>
            </w:r>
          </w:p>
        </w:tc>
      </w:tr>
      <w:tr w:rsidR="00E53F8B" w:rsidRPr="00E622B6" w14:paraId="41DF2F99" w14:textId="77777777" w:rsidTr="00E53F8B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FB75" w14:textId="77777777" w:rsidR="00E53F8B" w:rsidRPr="00E622B6" w:rsidRDefault="00E53F8B" w:rsidP="00E53F8B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07C38" w14:textId="1E626F7B" w:rsidR="00E53F8B" w:rsidRPr="00F03EE4" w:rsidRDefault="00E53F8B" w:rsidP="00E53F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Wprowadzenie do sieci komputerowych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131C" w14:textId="38734E29" w:rsidR="00E53F8B" w:rsidRPr="00E622B6" w:rsidRDefault="006748FB" w:rsidP="00E53F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FDCC" w14:textId="0382C101" w:rsidR="00E53F8B" w:rsidRDefault="00E53F8B" w:rsidP="00E53F8B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7924" w14:textId="77777777" w:rsidR="00E53F8B" w:rsidRPr="00E622B6" w:rsidRDefault="00E53F8B" w:rsidP="00E53F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21A2" w14:textId="471F1C6A" w:rsidR="00E53F8B" w:rsidRPr="008A591B" w:rsidRDefault="00024217" w:rsidP="00E53F8B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EP2</w:t>
            </w:r>
          </w:p>
        </w:tc>
      </w:tr>
      <w:tr w:rsidR="00E53F8B" w:rsidRPr="00E622B6" w14:paraId="38A21698" w14:textId="77777777" w:rsidTr="00E53F8B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C7D2" w14:textId="77777777" w:rsidR="00E53F8B" w:rsidRPr="00E622B6" w:rsidRDefault="00E53F8B" w:rsidP="00E53F8B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7678" w14:textId="2FC3F59A" w:rsidR="00E53F8B" w:rsidRPr="00F03EE4" w:rsidRDefault="00E53F8B" w:rsidP="00E53F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i dostęp zdalny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8F64" w14:textId="0BB1E63F" w:rsidR="00E53F8B" w:rsidRPr="00E622B6" w:rsidRDefault="00E53F8B" w:rsidP="00E53F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D933" w14:textId="77777777" w:rsidR="00E53F8B" w:rsidRDefault="00E53F8B" w:rsidP="00E53F8B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6CB2" w14:textId="77777777" w:rsidR="00E53F8B" w:rsidRPr="00E622B6" w:rsidRDefault="00E53F8B" w:rsidP="00E53F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A32E" w14:textId="34DD582C" w:rsidR="00E53F8B" w:rsidRPr="008A591B" w:rsidRDefault="00024217" w:rsidP="00E53F8B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EP1</w:t>
            </w:r>
            <w:r w:rsidR="00E53F8B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EP2</w:t>
            </w:r>
          </w:p>
        </w:tc>
      </w:tr>
      <w:tr w:rsidR="00E53F8B" w:rsidRPr="00E622B6" w14:paraId="5BBB166B" w14:textId="77777777" w:rsidTr="00E53F8B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B810" w14:textId="77777777" w:rsidR="00E53F8B" w:rsidRPr="00E622B6" w:rsidRDefault="00E53F8B" w:rsidP="00E53F8B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206F2" w14:textId="5B6F4627" w:rsidR="00E53F8B" w:rsidRPr="00F03EE4" w:rsidRDefault="00E53F8B" w:rsidP="00E53F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Bezpieczeństwo systemów informatycznych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302E" w14:textId="56E33669" w:rsidR="00E53F8B" w:rsidRPr="00E622B6" w:rsidRDefault="00E53F8B" w:rsidP="00E53F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2C60" w14:textId="77777777" w:rsidR="00E53F8B" w:rsidRDefault="00E53F8B" w:rsidP="00E53F8B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4CA4" w14:textId="77777777" w:rsidR="00E53F8B" w:rsidRPr="00E622B6" w:rsidRDefault="00E53F8B" w:rsidP="00E53F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33D3" w14:textId="3A50E597" w:rsidR="00E53F8B" w:rsidRPr="008A591B" w:rsidRDefault="00024217" w:rsidP="00E53F8B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EP1</w:t>
            </w:r>
            <w:r w:rsidR="00E53F8B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EP2</w:t>
            </w:r>
          </w:p>
        </w:tc>
      </w:tr>
      <w:tr w:rsidR="00E53F8B" w:rsidRPr="00E622B6" w14:paraId="01F74AF1" w14:textId="77777777" w:rsidTr="00E53F8B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775E" w14:textId="77777777" w:rsidR="00E53F8B" w:rsidRPr="00E622B6" w:rsidRDefault="00E53F8B" w:rsidP="00E53F8B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01DB9" w14:textId="6B75B398" w:rsidR="00E53F8B" w:rsidRPr="00F03EE4" w:rsidRDefault="00E53F8B" w:rsidP="00E53F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Pozyskiwanie informacji i samouczenie w informatyce</w:t>
            </w:r>
            <w:r w:rsidR="00460673">
              <w:rPr>
                <w:sz w:val="22"/>
                <w:szCs w:val="22"/>
              </w:rPr>
              <w:t xml:space="preserve"> / Kolokwium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347A" w14:textId="4D661844" w:rsidR="00E53F8B" w:rsidRPr="00E622B6" w:rsidRDefault="00E53F8B" w:rsidP="00E53F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DFDF" w14:textId="77777777" w:rsidR="00E53F8B" w:rsidRDefault="00E53F8B" w:rsidP="00E53F8B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46A6" w14:textId="77777777" w:rsidR="00E53F8B" w:rsidRPr="00E622B6" w:rsidRDefault="00E53F8B" w:rsidP="00E53F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49F0" w14:textId="376546A9" w:rsidR="00E53F8B" w:rsidRPr="008A591B" w:rsidRDefault="00024217" w:rsidP="00E53F8B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EP1</w:t>
            </w:r>
            <w:r w:rsidR="006D2967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EP2</w:t>
            </w:r>
          </w:p>
        </w:tc>
      </w:tr>
      <w:tr w:rsidR="00B36882" w:rsidRPr="00E622B6" w14:paraId="4D81B99F" w14:textId="77777777" w:rsidTr="002740E5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CEDA" w14:textId="77777777" w:rsidR="00B36882" w:rsidRPr="00E622B6" w:rsidRDefault="00B36882" w:rsidP="00B36882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33AE5" w14:textId="52A18335" w:rsidR="00B36882" w:rsidRPr="00F03EE4" w:rsidRDefault="00B36882" w:rsidP="00B368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Wprowadzenie do zajęć laboratoryjnych. Regulamin i zasady pracy w laboratorium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116C" w14:textId="77777777" w:rsidR="00B36882" w:rsidRPr="00E622B6" w:rsidRDefault="00B36882" w:rsidP="00B3688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38D8" w14:textId="77777777" w:rsidR="00B36882" w:rsidRDefault="00B36882" w:rsidP="00B3688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A3C9" w14:textId="19335F53" w:rsidR="00B36882" w:rsidRPr="00E622B6" w:rsidRDefault="00B36882" w:rsidP="00B3688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56BF" w14:textId="41D010C9" w:rsidR="00B36882" w:rsidRPr="008A591B" w:rsidRDefault="00024217" w:rsidP="00B36882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EP1</w:t>
            </w:r>
            <w:r w:rsidR="00B36882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EP2</w:t>
            </w:r>
          </w:p>
        </w:tc>
      </w:tr>
      <w:tr w:rsidR="00B36882" w:rsidRPr="00E622B6" w14:paraId="096388E0" w14:textId="77777777" w:rsidTr="002740E5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B8B5" w14:textId="77777777" w:rsidR="00B36882" w:rsidRPr="00E622B6" w:rsidRDefault="00B36882" w:rsidP="00B36882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EA96E" w14:textId="0E7D4DB4" w:rsidR="00B36882" w:rsidRPr="00F03EE4" w:rsidRDefault="00B36882" w:rsidP="00B368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Konfiguracja i obsługa środowiska do wirtualizacji</w:t>
            </w:r>
            <w:r w:rsidR="00464C54">
              <w:rPr>
                <w:sz w:val="22"/>
                <w:szCs w:val="22"/>
              </w:rPr>
              <w:t xml:space="preserve"> (</w:t>
            </w:r>
            <w:r w:rsidR="00BA2E91" w:rsidRPr="00BA2E91">
              <w:rPr>
                <w:sz w:val="22"/>
                <w:szCs w:val="22"/>
              </w:rPr>
              <w:t>Oracle VM VirtualBox</w:t>
            </w:r>
            <w:r w:rsidR="00464C54">
              <w:rPr>
                <w:sz w:val="22"/>
                <w:szCs w:val="22"/>
              </w:rPr>
              <w:t xml:space="preserve"> i </w:t>
            </w:r>
            <w:r w:rsidR="00AF27A5" w:rsidRPr="00AF27A5">
              <w:rPr>
                <w:sz w:val="22"/>
                <w:szCs w:val="22"/>
              </w:rPr>
              <w:t>VMware Workstation Player</w:t>
            </w:r>
            <w:r w:rsidR="00464C54">
              <w:rPr>
                <w:sz w:val="22"/>
                <w:szCs w:val="22"/>
              </w:rPr>
              <w:t>)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CB36" w14:textId="77777777" w:rsidR="00B36882" w:rsidRPr="00E622B6" w:rsidRDefault="00B36882" w:rsidP="00B3688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9FD2" w14:textId="77777777" w:rsidR="00B36882" w:rsidRDefault="00B36882" w:rsidP="00B3688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26E3" w14:textId="78914E90" w:rsidR="00B36882" w:rsidRPr="00E622B6" w:rsidRDefault="00B36882" w:rsidP="00B3688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A603" w14:textId="4BBEFB40" w:rsidR="00B36882" w:rsidRPr="008A591B" w:rsidRDefault="00024217" w:rsidP="00B36882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EP1</w:t>
            </w:r>
            <w:r w:rsidR="00B36882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EP2</w:t>
            </w:r>
          </w:p>
        </w:tc>
      </w:tr>
      <w:tr w:rsidR="00B36882" w:rsidRPr="00E622B6" w14:paraId="38352A4C" w14:textId="77777777" w:rsidTr="002740E5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8A76" w14:textId="77777777" w:rsidR="00B36882" w:rsidRPr="00E622B6" w:rsidRDefault="00B36882" w:rsidP="00B36882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1AED4" w14:textId="3B7FB9D6" w:rsidR="00B36882" w:rsidRPr="00F03EE4" w:rsidRDefault="00B36882" w:rsidP="00B368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Testowanie połączenia sieciowego z poziomu systemu operacyjnego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CCC4F" w14:textId="77777777" w:rsidR="00B36882" w:rsidRPr="00E622B6" w:rsidRDefault="00B36882" w:rsidP="00B3688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F5F8" w14:textId="77777777" w:rsidR="00B36882" w:rsidRDefault="00B36882" w:rsidP="00B3688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344A" w14:textId="2E0916B1" w:rsidR="00B36882" w:rsidRPr="00E622B6" w:rsidRDefault="00B36882" w:rsidP="00B3688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C4D7" w14:textId="4DBA843A" w:rsidR="00B36882" w:rsidRPr="008A591B" w:rsidRDefault="00024217" w:rsidP="00B36882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EP2</w:t>
            </w:r>
          </w:p>
        </w:tc>
      </w:tr>
      <w:tr w:rsidR="00B36882" w:rsidRPr="00E622B6" w14:paraId="054859E7" w14:textId="77777777" w:rsidTr="002740E5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57A1" w14:textId="77777777" w:rsidR="00B36882" w:rsidRPr="00E622B6" w:rsidRDefault="00B36882" w:rsidP="00B36882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AB639" w14:textId="00D242BF" w:rsidR="00B36882" w:rsidRPr="00F03EE4" w:rsidRDefault="00B36882" w:rsidP="00B368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Konfigurowanie i zaawansowana obsługa przeglądarek internetowych</w:t>
            </w:r>
            <w:r w:rsidR="002D10C0">
              <w:rPr>
                <w:sz w:val="22"/>
                <w:szCs w:val="22"/>
              </w:rPr>
              <w:t xml:space="preserve"> – przykładowe polecenia konsoli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7090" w14:textId="77777777" w:rsidR="00B36882" w:rsidRPr="00E622B6" w:rsidRDefault="00B36882" w:rsidP="00B3688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2593" w14:textId="77777777" w:rsidR="00B36882" w:rsidRDefault="00B36882" w:rsidP="00B3688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2309" w14:textId="0144EBC0" w:rsidR="00B36882" w:rsidRPr="00E622B6" w:rsidRDefault="00B36882" w:rsidP="00B3688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F7AD" w14:textId="53B1C167" w:rsidR="00B36882" w:rsidRPr="008A591B" w:rsidRDefault="00024217" w:rsidP="00B36882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EP1</w:t>
            </w:r>
            <w:r w:rsidR="00B36882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EP2</w:t>
            </w:r>
          </w:p>
        </w:tc>
      </w:tr>
      <w:tr w:rsidR="003110FF" w:rsidRPr="00E622B6" w14:paraId="6721E131" w14:textId="77777777" w:rsidTr="002740E5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1AA9" w14:textId="77777777" w:rsidR="003110FF" w:rsidRPr="00E622B6" w:rsidRDefault="003110FF" w:rsidP="003110FF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399EB" w14:textId="5D7FB58B" w:rsidR="003110FF" w:rsidRDefault="003110FF" w:rsidP="003110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Pomoc i pulpit zdalny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7BA7" w14:textId="77777777" w:rsidR="003110FF" w:rsidRPr="00E622B6" w:rsidRDefault="003110FF" w:rsidP="003110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80BF" w14:textId="77777777" w:rsidR="003110FF" w:rsidRDefault="003110FF" w:rsidP="003110FF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F960" w14:textId="0764872B" w:rsidR="003110FF" w:rsidRDefault="003110FF" w:rsidP="003110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B77B" w14:textId="30C73405" w:rsidR="003110FF" w:rsidRDefault="00024217" w:rsidP="003110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EP1</w:t>
            </w:r>
            <w:r w:rsidR="006D2967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EP2</w:t>
            </w:r>
          </w:p>
        </w:tc>
      </w:tr>
      <w:tr w:rsidR="003110FF" w:rsidRPr="00E622B6" w14:paraId="0E5F88AA" w14:textId="77777777" w:rsidTr="002740E5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AEFA" w14:textId="77777777" w:rsidR="003110FF" w:rsidRPr="00E622B6" w:rsidRDefault="003110FF" w:rsidP="003110FF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F5A73" w14:textId="4516CB66" w:rsidR="003110FF" w:rsidRDefault="00C75921" w:rsidP="003110FF">
            <w:pPr>
              <w:rPr>
                <w:sz w:val="22"/>
                <w:szCs w:val="22"/>
              </w:rPr>
            </w:pPr>
            <w:r w:rsidRPr="00C75921">
              <w:rPr>
                <w:sz w:val="22"/>
                <w:szCs w:val="22"/>
              </w:rPr>
              <w:t>Wirtualna sieć komputerowa - konfiguracja routera w systemie Linux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DF5F" w14:textId="77777777" w:rsidR="003110FF" w:rsidRPr="00E622B6" w:rsidRDefault="003110FF" w:rsidP="003110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0112" w14:textId="77777777" w:rsidR="003110FF" w:rsidRDefault="003110FF" w:rsidP="003110FF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0D45" w14:textId="56CC38C2" w:rsidR="003110FF" w:rsidRDefault="003110FF" w:rsidP="003110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E1F6" w14:textId="3A4E79CC" w:rsidR="003110FF" w:rsidRDefault="00024217" w:rsidP="003110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EP1</w:t>
            </w:r>
            <w:r w:rsidR="003110FF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EP2</w:t>
            </w:r>
          </w:p>
        </w:tc>
      </w:tr>
      <w:tr w:rsidR="003110FF" w:rsidRPr="00E622B6" w14:paraId="44A2EE9D" w14:textId="77777777" w:rsidTr="002740E5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F0DA" w14:textId="77777777" w:rsidR="003110FF" w:rsidRPr="00E622B6" w:rsidRDefault="003110FF" w:rsidP="003110FF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580CF" w14:textId="68954BDE" w:rsidR="003110FF" w:rsidRDefault="003110FF" w:rsidP="003110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Programowanie w BATCHu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6615" w14:textId="77777777" w:rsidR="003110FF" w:rsidRPr="00E622B6" w:rsidRDefault="003110FF" w:rsidP="003110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1F26" w14:textId="77777777" w:rsidR="003110FF" w:rsidRDefault="003110FF" w:rsidP="003110FF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E7BE" w14:textId="428C78C3" w:rsidR="003110FF" w:rsidRDefault="003110FF" w:rsidP="003110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5670" w14:textId="2E9B0536" w:rsidR="003110FF" w:rsidRDefault="00024217" w:rsidP="003110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EP1</w:t>
            </w:r>
            <w:r w:rsidR="006D2967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EP2</w:t>
            </w:r>
          </w:p>
        </w:tc>
      </w:tr>
      <w:tr w:rsidR="003110FF" w:rsidRPr="00E622B6" w14:paraId="79409855" w14:textId="77777777" w:rsidTr="002740E5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3F06" w14:textId="77777777" w:rsidR="003110FF" w:rsidRPr="00E622B6" w:rsidRDefault="003110FF" w:rsidP="003110FF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3A351" w14:textId="3470CD39" w:rsidR="003110FF" w:rsidRDefault="003110FF" w:rsidP="003110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Konfiguracja i obsługa zintegrowanego środowiska programistycznego, np. Visual Studio, IDE Eclipse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47F8" w14:textId="77777777" w:rsidR="003110FF" w:rsidRPr="00E622B6" w:rsidRDefault="003110FF" w:rsidP="003110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E45D" w14:textId="77777777" w:rsidR="003110FF" w:rsidRDefault="003110FF" w:rsidP="003110FF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9382" w14:textId="2879DAB7" w:rsidR="003110FF" w:rsidRDefault="00C455B4" w:rsidP="003110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C641" w14:textId="344D1BD3" w:rsidR="003110FF" w:rsidRDefault="00024217" w:rsidP="003110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EP1</w:t>
            </w:r>
            <w:r w:rsidR="003110FF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EP2</w:t>
            </w:r>
          </w:p>
        </w:tc>
      </w:tr>
      <w:tr w:rsidR="00C455B4" w:rsidRPr="00E622B6" w14:paraId="41E83990" w14:textId="77777777" w:rsidTr="002740E5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BD95" w14:textId="77777777" w:rsidR="00C455B4" w:rsidRPr="00E622B6" w:rsidRDefault="00C455B4" w:rsidP="00C455B4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8BBC5" w14:textId="6D938261" w:rsidR="00C455B4" w:rsidRDefault="00732A41" w:rsidP="00C455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Konfigurowanie zapory i testowanie ruchu sieciowego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48B6" w14:textId="77777777" w:rsidR="00C455B4" w:rsidRPr="00E622B6" w:rsidRDefault="00C455B4" w:rsidP="00C455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4749" w14:textId="77777777" w:rsidR="00C455B4" w:rsidRDefault="00C455B4" w:rsidP="00C455B4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74D6" w14:textId="0FD3C003" w:rsidR="00C455B4" w:rsidRDefault="00C455B4" w:rsidP="00C455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3439" w14:textId="796E7999" w:rsidR="00C455B4" w:rsidRDefault="00024217" w:rsidP="00C455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EP1</w:t>
            </w:r>
            <w:r w:rsidR="00C455B4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EP2</w:t>
            </w:r>
          </w:p>
        </w:tc>
      </w:tr>
      <w:tr w:rsidR="00C455B4" w:rsidRPr="00E622B6" w14:paraId="1B8CF6A0" w14:textId="77777777" w:rsidTr="002740E5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27AE" w14:textId="77777777" w:rsidR="00C455B4" w:rsidRPr="00E622B6" w:rsidRDefault="00C455B4" w:rsidP="00C455B4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61461" w14:textId="2D00BA1A" w:rsidR="00C455B4" w:rsidRDefault="00C455B4" w:rsidP="00C455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Przetwarzania i zarządzanie danymi w SQLite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A2BA" w14:textId="77777777" w:rsidR="00C455B4" w:rsidRPr="00E622B6" w:rsidRDefault="00C455B4" w:rsidP="00C455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C370" w14:textId="77777777" w:rsidR="00C455B4" w:rsidRDefault="00C455B4" w:rsidP="00C455B4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81EC" w14:textId="66EFF1AD" w:rsidR="00C455B4" w:rsidRDefault="00C455B4" w:rsidP="00C455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F33B" w14:textId="52A71EF0" w:rsidR="00C455B4" w:rsidRDefault="00024217" w:rsidP="00C455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EP1</w:t>
            </w:r>
            <w:r w:rsidR="00C455B4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EP2</w:t>
            </w:r>
          </w:p>
        </w:tc>
      </w:tr>
      <w:tr w:rsidR="00C455B4" w:rsidRPr="00E622B6" w14:paraId="668CC90A" w14:textId="77777777" w:rsidTr="002740E5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573B" w14:textId="77777777" w:rsidR="00C455B4" w:rsidRPr="00E622B6" w:rsidRDefault="00C455B4" w:rsidP="00C455B4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02010" w14:textId="007692AA" w:rsidR="00C455B4" w:rsidRDefault="00C455B4" w:rsidP="00C455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System kontroli wersji, backup i odzyskiwanie danych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F767" w14:textId="77777777" w:rsidR="00C455B4" w:rsidRPr="00E622B6" w:rsidRDefault="00C455B4" w:rsidP="00C455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295A" w14:textId="77777777" w:rsidR="00C455B4" w:rsidRDefault="00C455B4" w:rsidP="00C455B4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09C9" w14:textId="5FE53908" w:rsidR="00C455B4" w:rsidRDefault="00C455B4" w:rsidP="00C455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1E50" w14:textId="04CC767A" w:rsidR="00C455B4" w:rsidRDefault="00024217" w:rsidP="00C455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</w:t>
            </w:r>
            <w:r w:rsidRPr="00534370">
              <w:rPr>
                <w:sz w:val="22"/>
                <w:szCs w:val="22"/>
              </w:rPr>
              <w:t>1</w:t>
            </w:r>
            <w:r w:rsidR="00C455B4" w:rsidRPr="00534370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EP</w:t>
            </w:r>
            <w:r w:rsidRPr="00534370">
              <w:rPr>
                <w:sz w:val="22"/>
                <w:szCs w:val="22"/>
              </w:rPr>
              <w:t>2</w:t>
            </w:r>
          </w:p>
        </w:tc>
      </w:tr>
      <w:tr w:rsidR="00C455B4" w:rsidRPr="00E622B6" w14:paraId="629E4C01" w14:textId="77777777" w:rsidTr="002740E5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8897" w14:textId="77777777" w:rsidR="00C455B4" w:rsidRPr="00E622B6" w:rsidRDefault="00C455B4" w:rsidP="00C455B4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E0B87" w14:textId="48297ACB" w:rsidR="00C455B4" w:rsidRDefault="00C455B4" w:rsidP="00C455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Podsumowanie zajęć i rozliczenie sprawozdań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31DA" w14:textId="77777777" w:rsidR="00C455B4" w:rsidRPr="00E622B6" w:rsidRDefault="00C455B4" w:rsidP="00C455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631E" w14:textId="77777777" w:rsidR="00C455B4" w:rsidRDefault="00C455B4" w:rsidP="00C455B4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5775" w14:textId="70218100" w:rsidR="00C455B4" w:rsidRDefault="00C455B4" w:rsidP="00C455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EA02" w14:textId="37CD67F9" w:rsidR="00C455B4" w:rsidRDefault="00024217" w:rsidP="00C455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</w:t>
            </w:r>
            <w:r w:rsidRPr="00534370">
              <w:rPr>
                <w:sz w:val="22"/>
                <w:szCs w:val="22"/>
              </w:rPr>
              <w:t>1</w:t>
            </w:r>
            <w:r w:rsidR="00C455B4" w:rsidRPr="00534370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EP</w:t>
            </w:r>
            <w:r w:rsidRPr="00534370">
              <w:rPr>
                <w:sz w:val="22"/>
                <w:szCs w:val="22"/>
              </w:rPr>
              <w:t>2</w:t>
            </w:r>
          </w:p>
        </w:tc>
      </w:tr>
    </w:tbl>
    <w:p w14:paraId="298E1ED8" w14:textId="77777777" w:rsidR="006D3DDC" w:rsidRPr="00FF6E21" w:rsidRDefault="006D3DDC" w:rsidP="006D3DDC">
      <w:pPr>
        <w:spacing w:before="240" w:after="60"/>
        <w:rPr>
          <w:b/>
        </w:rPr>
      </w:pPr>
      <w:r>
        <w:rPr>
          <w:b/>
        </w:rPr>
        <w:t>Metody weryfikacji</w:t>
      </w:r>
      <w:r w:rsidRPr="00FF6E21">
        <w:rPr>
          <w:b/>
        </w:rPr>
        <w:t xml:space="preserve"> efektów </w:t>
      </w:r>
      <w:r>
        <w:rPr>
          <w:b/>
        </w:rPr>
        <w:t>uczenia się (w odniesieniu do poszczególnych efektów)</w:t>
      </w:r>
      <w:r w:rsidRPr="00FF6E21">
        <w:rPr>
          <w:b/>
        </w:rPr>
        <w:t>: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851"/>
        <w:gridCol w:w="567"/>
        <w:gridCol w:w="992"/>
        <w:gridCol w:w="992"/>
        <w:gridCol w:w="1134"/>
        <w:gridCol w:w="1281"/>
        <w:gridCol w:w="851"/>
        <w:gridCol w:w="1134"/>
        <w:gridCol w:w="1275"/>
        <w:gridCol w:w="568"/>
      </w:tblGrid>
      <w:tr w:rsidR="006D3DDC" w:rsidRPr="00856E39" w14:paraId="69C1944C" w14:textId="77777777" w:rsidTr="00FA243E">
        <w:trPr>
          <w:trHeight w:val="918"/>
          <w:jc w:val="center"/>
        </w:trPr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4C420E46" w14:textId="77777777" w:rsidR="006D3DDC" w:rsidRPr="00856E39" w:rsidRDefault="006D3DDC" w:rsidP="00FA243E">
            <w:pPr>
              <w:jc w:val="center"/>
              <w:rPr>
                <w:b/>
                <w:sz w:val="18"/>
              </w:rPr>
            </w:pPr>
            <w:r w:rsidRPr="00856E39">
              <w:rPr>
                <w:b/>
                <w:sz w:val="18"/>
              </w:rPr>
              <w:t>Symbol</w:t>
            </w:r>
          </w:p>
          <w:p w14:paraId="1D2A6A0D" w14:textId="77777777" w:rsidR="006D3DDC" w:rsidRPr="00856E39" w:rsidRDefault="006D3DDC" w:rsidP="00FA243E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EP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7F33274C" w14:textId="77777777" w:rsidR="006D3DDC" w:rsidRPr="00856E39" w:rsidRDefault="006D3DDC" w:rsidP="00FA243E">
            <w:pPr>
              <w:jc w:val="center"/>
              <w:rPr>
                <w:b/>
                <w:sz w:val="18"/>
              </w:rPr>
            </w:pPr>
            <w:r w:rsidRPr="00856E39">
              <w:rPr>
                <w:b/>
                <w:sz w:val="18"/>
              </w:rPr>
              <w:t>Test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68777FC0" w14:textId="77777777" w:rsidR="006D3DDC" w:rsidRPr="00856E39" w:rsidRDefault="006D3DDC" w:rsidP="00FA243E">
            <w:pPr>
              <w:jc w:val="center"/>
              <w:rPr>
                <w:b/>
                <w:sz w:val="18"/>
              </w:rPr>
            </w:pPr>
            <w:r w:rsidRPr="00856E39">
              <w:rPr>
                <w:b/>
                <w:sz w:val="18"/>
              </w:rPr>
              <w:t>Egzamin</w:t>
            </w:r>
          </w:p>
          <w:p w14:paraId="4B6CCD61" w14:textId="77777777" w:rsidR="006D3DDC" w:rsidRPr="00856E39" w:rsidRDefault="006D3DDC" w:rsidP="00FA243E">
            <w:pPr>
              <w:jc w:val="center"/>
              <w:rPr>
                <w:b/>
                <w:sz w:val="18"/>
              </w:rPr>
            </w:pPr>
            <w:r w:rsidRPr="00856E39">
              <w:rPr>
                <w:b/>
                <w:sz w:val="18"/>
              </w:rPr>
              <w:t>ustny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280FD9E8" w14:textId="77777777" w:rsidR="006D3DDC" w:rsidRPr="00856E39" w:rsidRDefault="006D3DDC" w:rsidP="00FA243E">
            <w:pPr>
              <w:jc w:val="center"/>
              <w:rPr>
                <w:b/>
                <w:sz w:val="18"/>
              </w:rPr>
            </w:pPr>
            <w:r w:rsidRPr="00856E39">
              <w:rPr>
                <w:b/>
                <w:sz w:val="18"/>
              </w:rPr>
              <w:t>Egzamin</w:t>
            </w:r>
          </w:p>
          <w:p w14:paraId="032760B1" w14:textId="77777777" w:rsidR="006D3DDC" w:rsidRPr="00856E39" w:rsidRDefault="006D3DDC" w:rsidP="00FA243E">
            <w:pPr>
              <w:jc w:val="center"/>
              <w:rPr>
                <w:b/>
                <w:sz w:val="18"/>
              </w:rPr>
            </w:pPr>
            <w:r w:rsidRPr="00856E39">
              <w:rPr>
                <w:b/>
                <w:sz w:val="18"/>
              </w:rPr>
              <w:t>pisemny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18B51DC0" w14:textId="77777777" w:rsidR="006D3DDC" w:rsidRPr="00856E39" w:rsidRDefault="006D3DDC" w:rsidP="00FA243E">
            <w:pPr>
              <w:jc w:val="center"/>
              <w:rPr>
                <w:b/>
                <w:sz w:val="18"/>
              </w:rPr>
            </w:pPr>
            <w:r w:rsidRPr="00856E39">
              <w:rPr>
                <w:b/>
                <w:sz w:val="18"/>
              </w:rPr>
              <w:t>Kolokwium</w:t>
            </w:r>
          </w:p>
        </w:tc>
        <w:tc>
          <w:tcPr>
            <w:tcW w:w="1281" w:type="dxa"/>
            <w:shd w:val="clear" w:color="auto" w:fill="D9D9D9" w:themeFill="background1" w:themeFillShade="D9"/>
            <w:vAlign w:val="center"/>
          </w:tcPr>
          <w:p w14:paraId="7743121C" w14:textId="77777777" w:rsidR="006D3DDC" w:rsidRPr="00856E39" w:rsidRDefault="006D3DDC" w:rsidP="00FA243E">
            <w:pPr>
              <w:jc w:val="center"/>
              <w:rPr>
                <w:b/>
                <w:sz w:val="18"/>
              </w:rPr>
            </w:pPr>
            <w:r w:rsidRPr="00856E39">
              <w:rPr>
                <w:b/>
                <w:sz w:val="18"/>
              </w:rPr>
              <w:t>Sprawozdanie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631AB854" w14:textId="77777777" w:rsidR="006D3DDC" w:rsidRPr="00856E39" w:rsidRDefault="006D3DDC" w:rsidP="00FA243E">
            <w:pPr>
              <w:jc w:val="center"/>
              <w:rPr>
                <w:b/>
                <w:sz w:val="18"/>
              </w:rPr>
            </w:pPr>
            <w:r w:rsidRPr="00856E39">
              <w:rPr>
                <w:b/>
                <w:sz w:val="18"/>
              </w:rPr>
              <w:t>Projekt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131E479C" w14:textId="77777777" w:rsidR="006D3DDC" w:rsidRPr="00856E39" w:rsidRDefault="006D3DDC" w:rsidP="00FA243E">
            <w:pPr>
              <w:jc w:val="center"/>
              <w:rPr>
                <w:b/>
                <w:sz w:val="18"/>
              </w:rPr>
            </w:pPr>
            <w:r w:rsidRPr="00856E39">
              <w:rPr>
                <w:b/>
                <w:sz w:val="18"/>
              </w:rPr>
              <w:t>Prezentacja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14:paraId="0BADDE07" w14:textId="77777777" w:rsidR="006D3DDC" w:rsidRPr="00856E39" w:rsidRDefault="006D3DDC" w:rsidP="00FA243E">
            <w:pPr>
              <w:jc w:val="center"/>
              <w:rPr>
                <w:b/>
                <w:sz w:val="18"/>
              </w:rPr>
            </w:pPr>
            <w:r w:rsidRPr="00856E39">
              <w:rPr>
                <w:b/>
                <w:sz w:val="18"/>
              </w:rPr>
              <w:t>Zaliczenie</w:t>
            </w:r>
          </w:p>
          <w:p w14:paraId="282B686B" w14:textId="77777777" w:rsidR="006D3DDC" w:rsidRPr="00856E39" w:rsidRDefault="006D3DDC" w:rsidP="00FA243E">
            <w:pPr>
              <w:jc w:val="center"/>
              <w:rPr>
                <w:b/>
                <w:sz w:val="18"/>
              </w:rPr>
            </w:pPr>
            <w:r w:rsidRPr="00856E39">
              <w:rPr>
                <w:b/>
                <w:sz w:val="18"/>
              </w:rPr>
              <w:t>praktyczne</w:t>
            </w:r>
          </w:p>
        </w:tc>
        <w:tc>
          <w:tcPr>
            <w:tcW w:w="568" w:type="dxa"/>
            <w:shd w:val="clear" w:color="auto" w:fill="D9D9D9" w:themeFill="background1" w:themeFillShade="D9"/>
            <w:vAlign w:val="center"/>
          </w:tcPr>
          <w:p w14:paraId="24519B5A" w14:textId="77777777" w:rsidR="006D3DDC" w:rsidRPr="00856E39" w:rsidRDefault="006D3DDC" w:rsidP="00FA243E">
            <w:pPr>
              <w:jc w:val="center"/>
              <w:rPr>
                <w:b/>
                <w:sz w:val="18"/>
              </w:rPr>
            </w:pPr>
            <w:r w:rsidRPr="00856E39">
              <w:rPr>
                <w:b/>
                <w:sz w:val="18"/>
              </w:rPr>
              <w:t>Inne</w:t>
            </w:r>
          </w:p>
        </w:tc>
      </w:tr>
      <w:tr w:rsidR="006D3DDC" w:rsidRPr="007A23EA" w14:paraId="63B92606" w14:textId="77777777" w:rsidTr="00FA243E">
        <w:trPr>
          <w:trHeight w:val="340"/>
          <w:jc w:val="center"/>
        </w:trPr>
        <w:tc>
          <w:tcPr>
            <w:tcW w:w="851" w:type="dxa"/>
            <w:vAlign w:val="center"/>
          </w:tcPr>
          <w:p w14:paraId="42632830" w14:textId="77777777" w:rsidR="006D3DDC" w:rsidRPr="008C1495" w:rsidRDefault="006D3DDC" w:rsidP="00FA243E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EP</w:t>
            </w:r>
            <w:r w:rsidRPr="008C1495">
              <w:rPr>
                <w:sz w:val="22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71098796" w14:textId="77777777" w:rsidR="006D3DDC" w:rsidRPr="007A23EA" w:rsidRDefault="006D3DDC" w:rsidP="00FA24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15A370A4" w14:textId="77777777" w:rsidR="006D3DDC" w:rsidRPr="006F12FF" w:rsidRDefault="006D3DDC" w:rsidP="00FA243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3A2513D4" w14:textId="77777777" w:rsidR="006D3DDC" w:rsidRPr="006F12FF" w:rsidRDefault="006D3DDC" w:rsidP="00FA243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B767419" w14:textId="32A5B395" w:rsidR="006D3DDC" w:rsidRPr="00024217" w:rsidRDefault="00024217" w:rsidP="00FA243E">
            <w:pPr>
              <w:jc w:val="center"/>
              <w:rPr>
                <w:bCs/>
                <w:sz w:val="22"/>
                <w:szCs w:val="22"/>
              </w:rPr>
            </w:pPr>
            <w:r w:rsidRPr="00024217">
              <w:rPr>
                <w:bCs/>
                <w:sz w:val="22"/>
                <w:szCs w:val="22"/>
              </w:rPr>
              <w:t>X</w:t>
            </w:r>
          </w:p>
        </w:tc>
        <w:tc>
          <w:tcPr>
            <w:tcW w:w="1281" w:type="dxa"/>
            <w:vAlign w:val="center"/>
          </w:tcPr>
          <w:p w14:paraId="4A50B2E1" w14:textId="55A002FF" w:rsidR="006D3DDC" w:rsidRPr="00024217" w:rsidRDefault="00024217" w:rsidP="00FA243E">
            <w:pPr>
              <w:jc w:val="center"/>
              <w:rPr>
                <w:bCs/>
                <w:sz w:val="22"/>
                <w:szCs w:val="22"/>
              </w:rPr>
            </w:pPr>
            <w:r w:rsidRPr="00024217">
              <w:rPr>
                <w:bCs/>
                <w:sz w:val="22"/>
                <w:szCs w:val="22"/>
              </w:rPr>
              <w:t>X</w:t>
            </w:r>
          </w:p>
        </w:tc>
        <w:tc>
          <w:tcPr>
            <w:tcW w:w="851" w:type="dxa"/>
            <w:vAlign w:val="center"/>
          </w:tcPr>
          <w:p w14:paraId="14EB4CBD" w14:textId="77777777" w:rsidR="006D3DDC" w:rsidRPr="00024217" w:rsidRDefault="006D3DDC" w:rsidP="00FA243E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1EBB0D3" w14:textId="77777777" w:rsidR="006D3DDC" w:rsidRPr="00024217" w:rsidRDefault="006D3DDC" w:rsidP="00FA243E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69EB5109" w14:textId="6F072F5F" w:rsidR="006D3DDC" w:rsidRPr="00024217" w:rsidRDefault="00024217" w:rsidP="00FA243E">
            <w:pPr>
              <w:jc w:val="center"/>
              <w:rPr>
                <w:bCs/>
                <w:sz w:val="22"/>
                <w:szCs w:val="22"/>
              </w:rPr>
            </w:pPr>
            <w:r w:rsidRPr="00024217">
              <w:rPr>
                <w:bCs/>
                <w:sz w:val="22"/>
                <w:szCs w:val="22"/>
              </w:rPr>
              <w:t>X</w:t>
            </w:r>
          </w:p>
        </w:tc>
        <w:tc>
          <w:tcPr>
            <w:tcW w:w="568" w:type="dxa"/>
            <w:vAlign w:val="center"/>
          </w:tcPr>
          <w:p w14:paraId="0390C3EE" w14:textId="09E475E3" w:rsidR="006D3DDC" w:rsidRPr="00024217" w:rsidRDefault="00024217" w:rsidP="00FA243E">
            <w:pPr>
              <w:jc w:val="center"/>
              <w:rPr>
                <w:bCs/>
                <w:sz w:val="22"/>
                <w:szCs w:val="22"/>
              </w:rPr>
            </w:pPr>
            <w:r w:rsidRPr="00024217">
              <w:rPr>
                <w:bCs/>
                <w:sz w:val="22"/>
                <w:szCs w:val="22"/>
              </w:rPr>
              <w:t>X</w:t>
            </w:r>
          </w:p>
        </w:tc>
      </w:tr>
      <w:tr w:rsidR="006D3DDC" w:rsidRPr="007A23EA" w14:paraId="22813737" w14:textId="77777777" w:rsidTr="00FA243E">
        <w:trPr>
          <w:trHeight w:val="340"/>
          <w:jc w:val="center"/>
        </w:trPr>
        <w:tc>
          <w:tcPr>
            <w:tcW w:w="851" w:type="dxa"/>
            <w:vAlign w:val="center"/>
          </w:tcPr>
          <w:p w14:paraId="50F4A698" w14:textId="77777777" w:rsidR="006D3DDC" w:rsidRPr="008C1495" w:rsidRDefault="006D3DDC" w:rsidP="00FA243E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EP</w:t>
            </w:r>
            <w:r w:rsidRPr="008C1495">
              <w:rPr>
                <w:sz w:val="22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14:paraId="54A7FD12" w14:textId="77777777" w:rsidR="006D3DDC" w:rsidRPr="007A23EA" w:rsidRDefault="006D3DDC" w:rsidP="00FA24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4BA46BF0" w14:textId="77777777" w:rsidR="006D3DDC" w:rsidRPr="006F12FF" w:rsidRDefault="006D3DDC" w:rsidP="00FA243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7DCDAC34" w14:textId="77777777" w:rsidR="006D3DDC" w:rsidRPr="006F12FF" w:rsidRDefault="006D3DDC" w:rsidP="00FA243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65434CF" w14:textId="244AFBC3" w:rsidR="006D3DDC" w:rsidRPr="00024217" w:rsidRDefault="00024217" w:rsidP="00FA243E">
            <w:pPr>
              <w:jc w:val="center"/>
              <w:rPr>
                <w:bCs/>
                <w:sz w:val="22"/>
                <w:szCs w:val="22"/>
              </w:rPr>
            </w:pPr>
            <w:r w:rsidRPr="00024217">
              <w:rPr>
                <w:bCs/>
                <w:sz w:val="22"/>
                <w:szCs w:val="22"/>
              </w:rPr>
              <w:t>X</w:t>
            </w:r>
          </w:p>
        </w:tc>
        <w:tc>
          <w:tcPr>
            <w:tcW w:w="1281" w:type="dxa"/>
            <w:vAlign w:val="center"/>
          </w:tcPr>
          <w:p w14:paraId="777AD505" w14:textId="53571F57" w:rsidR="006D3DDC" w:rsidRPr="00024217" w:rsidRDefault="00024217" w:rsidP="00FA243E">
            <w:pPr>
              <w:jc w:val="center"/>
              <w:rPr>
                <w:bCs/>
                <w:sz w:val="22"/>
                <w:szCs w:val="22"/>
              </w:rPr>
            </w:pPr>
            <w:r w:rsidRPr="00024217">
              <w:rPr>
                <w:bCs/>
                <w:sz w:val="22"/>
                <w:szCs w:val="22"/>
              </w:rPr>
              <w:t>X</w:t>
            </w:r>
          </w:p>
        </w:tc>
        <w:tc>
          <w:tcPr>
            <w:tcW w:w="851" w:type="dxa"/>
            <w:vAlign w:val="center"/>
          </w:tcPr>
          <w:p w14:paraId="3E4B0944" w14:textId="77777777" w:rsidR="006D3DDC" w:rsidRPr="00024217" w:rsidRDefault="006D3DDC" w:rsidP="00FA243E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FAF57A2" w14:textId="77777777" w:rsidR="006D3DDC" w:rsidRPr="00024217" w:rsidRDefault="006D3DDC" w:rsidP="00FA243E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64C1CB33" w14:textId="2EF1A489" w:rsidR="006D3DDC" w:rsidRPr="00024217" w:rsidRDefault="00024217" w:rsidP="00FA243E">
            <w:pPr>
              <w:jc w:val="center"/>
              <w:rPr>
                <w:bCs/>
                <w:sz w:val="22"/>
                <w:szCs w:val="22"/>
              </w:rPr>
            </w:pPr>
            <w:r w:rsidRPr="00024217">
              <w:rPr>
                <w:bCs/>
                <w:sz w:val="22"/>
                <w:szCs w:val="22"/>
              </w:rPr>
              <w:t>X</w:t>
            </w:r>
          </w:p>
        </w:tc>
        <w:tc>
          <w:tcPr>
            <w:tcW w:w="568" w:type="dxa"/>
            <w:vAlign w:val="center"/>
          </w:tcPr>
          <w:p w14:paraId="799D4C33" w14:textId="041725C9" w:rsidR="006D3DDC" w:rsidRPr="00024217" w:rsidRDefault="00024217" w:rsidP="00FA243E">
            <w:pPr>
              <w:jc w:val="center"/>
              <w:rPr>
                <w:bCs/>
                <w:sz w:val="22"/>
                <w:szCs w:val="22"/>
              </w:rPr>
            </w:pPr>
            <w:r w:rsidRPr="00024217">
              <w:rPr>
                <w:bCs/>
                <w:sz w:val="22"/>
                <w:szCs w:val="22"/>
              </w:rPr>
              <w:t>X</w:t>
            </w:r>
          </w:p>
        </w:tc>
      </w:tr>
    </w:tbl>
    <w:p w14:paraId="1B165A08" w14:textId="07113F01" w:rsidR="001D4ED7" w:rsidRPr="00024217" w:rsidRDefault="00D2048D" w:rsidP="00024217">
      <w:pPr>
        <w:pStyle w:val="Nagwek1"/>
        <w:rPr>
          <w:sz w:val="22"/>
          <w:szCs w:val="22"/>
        </w:rPr>
      </w:pPr>
      <w:r w:rsidRPr="00E622B6">
        <w:rPr>
          <w:sz w:val="22"/>
          <w:szCs w:val="22"/>
        </w:rPr>
        <w:t>Kryteria zaliczenia przedmiotu:</w:t>
      </w:r>
    </w:p>
    <w:tbl>
      <w:tblPr>
        <w:tblW w:w="488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25"/>
        <w:gridCol w:w="7973"/>
      </w:tblGrid>
      <w:tr w:rsidR="00D2048D" w:rsidRPr="00E622B6" w14:paraId="161C6FD5" w14:textId="77777777" w:rsidTr="00B147C0">
        <w:tc>
          <w:tcPr>
            <w:tcW w:w="803" w:type="pct"/>
            <w:shd w:val="clear" w:color="auto" w:fill="D9D9D9"/>
          </w:tcPr>
          <w:p w14:paraId="4388AB90" w14:textId="77777777" w:rsidR="00D2048D" w:rsidRPr="00111E29" w:rsidRDefault="00D2048D" w:rsidP="000967DB">
            <w:pPr>
              <w:pStyle w:val="Nagwek1"/>
              <w:spacing w:before="0"/>
              <w:jc w:val="center"/>
              <w:rPr>
                <w:bCs/>
                <w:sz w:val="22"/>
                <w:szCs w:val="22"/>
              </w:rPr>
            </w:pPr>
            <w:r w:rsidRPr="00111E29">
              <w:rPr>
                <w:bCs/>
                <w:sz w:val="22"/>
                <w:szCs w:val="22"/>
              </w:rPr>
              <w:t>Semestr</w:t>
            </w:r>
          </w:p>
        </w:tc>
        <w:tc>
          <w:tcPr>
            <w:tcW w:w="4197" w:type="pct"/>
            <w:shd w:val="clear" w:color="auto" w:fill="D9D9D9"/>
          </w:tcPr>
          <w:p w14:paraId="6D2A982A" w14:textId="77777777" w:rsidR="00D2048D" w:rsidRPr="00111E29" w:rsidRDefault="00D2048D" w:rsidP="000967DB">
            <w:pPr>
              <w:pStyle w:val="Nagwek1"/>
              <w:spacing w:before="0"/>
              <w:jc w:val="center"/>
              <w:rPr>
                <w:bCs/>
                <w:sz w:val="22"/>
                <w:szCs w:val="22"/>
              </w:rPr>
            </w:pPr>
            <w:r w:rsidRPr="00111E29">
              <w:rPr>
                <w:bCs/>
                <w:sz w:val="22"/>
                <w:szCs w:val="22"/>
              </w:rPr>
              <w:t>Ocena pozytywna (min. dostateczny)</w:t>
            </w:r>
          </w:p>
        </w:tc>
      </w:tr>
      <w:tr w:rsidR="001D4ED7" w:rsidRPr="00E622B6" w14:paraId="7BDE51AB" w14:textId="77777777" w:rsidTr="00B147C0">
        <w:trPr>
          <w:trHeight w:val="819"/>
        </w:trPr>
        <w:tc>
          <w:tcPr>
            <w:tcW w:w="803" w:type="pct"/>
            <w:vAlign w:val="center"/>
          </w:tcPr>
          <w:p w14:paraId="5BFAF97F" w14:textId="6C66FAE9" w:rsidR="001D4ED7" w:rsidRPr="00111E29" w:rsidRDefault="00237C22" w:rsidP="00D81CFF">
            <w:pPr>
              <w:pStyle w:val="Nagwek1"/>
              <w:spacing w:befor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I</w:t>
            </w:r>
          </w:p>
        </w:tc>
        <w:tc>
          <w:tcPr>
            <w:tcW w:w="4197" w:type="pct"/>
          </w:tcPr>
          <w:p w14:paraId="4642630A" w14:textId="519B3F56" w:rsidR="001D4ED7" w:rsidRPr="00C61B35" w:rsidRDefault="000D040F" w:rsidP="001221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 przedmiotu na podstawie pozytywnie napisanego testu na min 50% oraz pozytywnie zaliczonych zadań praktycznych na laboratorium wraz z sporządzeniem odpowiedniej dokumentacji.</w:t>
            </w:r>
          </w:p>
        </w:tc>
      </w:tr>
    </w:tbl>
    <w:p w14:paraId="1BFF6308" w14:textId="0D034C12" w:rsidR="008F71CE" w:rsidRDefault="00D2048D" w:rsidP="008F71CE">
      <w:pPr>
        <w:pStyle w:val="Nagwek1"/>
        <w:spacing w:before="0"/>
        <w:rPr>
          <w:b w:val="0"/>
          <w:sz w:val="22"/>
          <w:szCs w:val="22"/>
        </w:rPr>
      </w:pPr>
      <w:r w:rsidRPr="00E622B6">
        <w:rPr>
          <w:b w:val="0"/>
          <w:sz w:val="22"/>
          <w:szCs w:val="22"/>
        </w:rPr>
        <w:t xml:space="preserve">Uwaga: student otrzymuje ocenę powyżej dostatecznej, jeżeli uzyskane efekty </w:t>
      </w:r>
      <w:r w:rsidR="008C410D">
        <w:rPr>
          <w:b w:val="0"/>
          <w:sz w:val="22"/>
          <w:szCs w:val="22"/>
        </w:rPr>
        <w:t>uczenia</w:t>
      </w:r>
      <w:r w:rsidRPr="00E622B6">
        <w:rPr>
          <w:b w:val="0"/>
          <w:sz w:val="22"/>
          <w:szCs w:val="22"/>
        </w:rPr>
        <w:t xml:space="preserve"> przekraczają wymagane minimum.</w:t>
      </w:r>
    </w:p>
    <w:p w14:paraId="30782B82" w14:textId="77777777" w:rsidR="00136DFA" w:rsidRPr="00136DFA" w:rsidRDefault="00136DFA" w:rsidP="00136DFA"/>
    <w:p w14:paraId="6F195254" w14:textId="20BCE202" w:rsidR="00932FEF" w:rsidRPr="00FF4033" w:rsidRDefault="00D2048D" w:rsidP="00FF4033">
      <w:pPr>
        <w:pStyle w:val="Nagwek1"/>
        <w:spacing w:before="0"/>
        <w:rPr>
          <w:sz w:val="22"/>
          <w:szCs w:val="22"/>
        </w:rPr>
      </w:pPr>
      <w:r w:rsidRPr="00E622B6">
        <w:rPr>
          <w:sz w:val="22"/>
          <w:szCs w:val="22"/>
        </w:rPr>
        <w:t>Nakład pracy studenta:</w:t>
      </w:r>
    </w:p>
    <w:tbl>
      <w:tblPr>
        <w:tblW w:w="488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096"/>
        <w:gridCol w:w="904"/>
        <w:gridCol w:w="904"/>
        <w:gridCol w:w="904"/>
        <w:gridCol w:w="690"/>
      </w:tblGrid>
      <w:tr w:rsidR="00D2048D" w:rsidRPr="00E622B6" w14:paraId="3C507D2F" w14:textId="77777777" w:rsidTr="00024217">
        <w:tc>
          <w:tcPr>
            <w:tcW w:w="3209" w:type="pct"/>
            <w:vMerge w:val="restart"/>
            <w:shd w:val="clear" w:color="auto" w:fill="D9D9D9"/>
            <w:vAlign w:val="center"/>
          </w:tcPr>
          <w:p w14:paraId="397865E4" w14:textId="77777777"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>Forma aktywności</w:t>
            </w:r>
          </w:p>
        </w:tc>
        <w:tc>
          <w:tcPr>
            <w:tcW w:w="1791" w:type="pct"/>
            <w:gridSpan w:val="4"/>
            <w:shd w:val="clear" w:color="auto" w:fill="D9D9D9"/>
          </w:tcPr>
          <w:p w14:paraId="5AE99B97" w14:textId="77777777" w:rsidR="00D2048D" w:rsidRPr="00E622B6" w:rsidRDefault="00D2048D" w:rsidP="00D81CFF">
            <w:pPr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>Szacunkowa liczba godzin na</w:t>
            </w:r>
          </w:p>
          <w:p w14:paraId="4F02DFCC" w14:textId="77777777" w:rsidR="00D2048D" w:rsidRPr="00E622B6" w:rsidRDefault="00D2048D" w:rsidP="00D81CFF">
            <w:pPr>
              <w:rPr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>zrealizowanie aktywności</w:t>
            </w:r>
          </w:p>
        </w:tc>
      </w:tr>
      <w:tr w:rsidR="00024217" w:rsidRPr="00E622B6" w14:paraId="7D0BA56A" w14:textId="77777777" w:rsidTr="00024217">
        <w:tc>
          <w:tcPr>
            <w:tcW w:w="3209" w:type="pct"/>
            <w:vMerge/>
            <w:shd w:val="clear" w:color="auto" w:fill="D9D9D9"/>
          </w:tcPr>
          <w:p w14:paraId="76DF5960" w14:textId="77777777" w:rsidR="00024217" w:rsidRPr="00E622B6" w:rsidRDefault="00024217" w:rsidP="00024217">
            <w:pPr>
              <w:rPr>
                <w:sz w:val="22"/>
                <w:szCs w:val="22"/>
              </w:rPr>
            </w:pPr>
          </w:p>
        </w:tc>
        <w:tc>
          <w:tcPr>
            <w:tcW w:w="476" w:type="pct"/>
            <w:shd w:val="clear" w:color="auto" w:fill="D9D9D9"/>
            <w:vAlign w:val="center"/>
          </w:tcPr>
          <w:p w14:paraId="7174A7E4" w14:textId="3A800328" w:rsidR="00024217" w:rsidRPr="00E622B6" w:rsidRDefault="00024217" w:rsidP="00024217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</w:t>
            </w:r>
          </w:p>
        </w:tc>
        <w:tc>
          <w:tcPr>
            <w:tcW w:w="476" w:type="pct"/>
            <w:shd w:val="clear" w:color="auto" w:fill="D9D9D9"/>
            <w:vAlign w:val="center"/>
          </w:tcPr>
          <w:p w14:paraId="2359C4F3" w14:textId="684A3D60" w:rsidR="00024217" w:rsidRPr="00E622B6" w:rsidRDefault="00024217" w:rsidP="00024217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476" w:type="pct"/>
            <w:shd w:val="clear" w:color="auto" w:fill="D9D9D9"/>
            <w:vAlign w:val="center"/>
          </w:tcPr>
          <w:p w14:paraId="45E56024" w14:textId="359DD441" w:rsidR="00024217" w:rsidRPr="00E622B6" w:rsidRDefault="00024217" w:rsidP="00024217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</w:t>
            </w:r>
          </w:p>
        </w:tc>
        <w:tc>
          <w:tcPr>
            <w:tcW w:w="364" w:type="pct"/>
            <w:shd w:val="clear" w:color="auto" w:fill="D9D9D9"/>
            <w:vAlign w:val="center"/>
          </w:tcPr>
          <w:p w14:paraId="0BA611F5" w14:textId="1521715B" w:rsidR="00024217" w:rsidRPr="00E622B6" w:rsidRDefault="00024217" w:rsidP="00024217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</w:t>
            </w:r>
          </w:p>
        </w:tc>
      </w:tr>
      <w:tr w:rsidR="00024217" w:rsidRPr="00E622B6" w14:paraId="71035FFC" w14:textId="77777777" w:rsidTr="00024217">
        <w:tc>
          <w:tcPr>
            <w:tcW w:w="3209" w:type="pct"/>
            <w:shd w:val="clear" w:color="auto" w:fill="D9D9D9"/>
          </w:tcPr>
          <w:p w14:paraId="42D5C34D" w14:textId="77777777" w:rsidR="00024217" w:rsidRPr="00E622B6" w:rsidRDefault="00024217" w:rsidP="00024217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Godziny kontaktowe</w:t>
            </w:r>
          </w:p>
        </w:tc>
        <w:tc>
          <w:tcPr>
            <w:tcW w:w="476" w:type="pct"/>
          </w:tcPr>
          <w:p w14:paraId="1DB23B1D" w14:textId="74E2F365" w:rsidR="00024217" w:rsidRPr="00E622B6" w:rsidRDefault="00024217" w:rsidP="00024217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476" w:type="pct"/>
          </w:tcPr>
          <w:p w14:paraId="59928EB7" w14:textId="41A06DCA" w:rsidR="00024217" w:rsidRPr="00E622B6" w:rsidRDefault="00024217" w:rsidP="000242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6" w:type="pct"/>
          </w:tcPr>
          <w:p w14:paraId="6679F1BF" w14:textId="42A0C137" w:rsidR="00024217" w:rsidRPr="00E622B6" w:rsidRDefault="00024217" w:rsidP="0002421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364" w:type="pct"/>
          </w:tcPr>
          <w:p w14:paraId="6F3C2279" w14:textId="77777777" w:rsidR="00024217" w:rsidRPr="00E622B6" w:rsidRDefault="00024217" w:rsidP="00024217">
            <w:pPr>
              <w:rPr>
                <w:sz w:val="22"/>
                <w:szCs w:val="22"/>
              </w:rPr>
            </w:pPr>
          </w:p>
        </w:tc>
      </w:tr>
      <w:tr w:rsidR="00024217" w:rsidRPr="00E622B6" w14:paraId="3FE55873" w14:textId="77777777" w:rsidTr="00024217">
        <w:tc>
          <w:tcPr>
            <w:tcW w:w="3209" w:type="pct"/>
            <w:shd w:val="clear" w:color="auto" w:fill="D9D9D9"/>
          </w:tcPr>
          <w:p w14:paraId="29863345" w14:textId="77777777" w:rsidR="00024217" w:rsidRPr="00E622B6" w:rsidRDefault="00024217" w:rsidP="00024217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Czytanie literatury</w:t>
            </w:r>
          </w:p>
        </w:tc>
        <w:tc>
          <w:tcPr>
            <w:tcW w:w="476" w:type="pct"/>
          </w:tcPr>
          <w:p w14:paraId="1C69A720" w14:textId="0E8FE983" w:rsidR="00024217" w:rsidRPr="00E622B6" w:rsidRDefault="00024217" w:rsidP="00024217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76" w:type="pct"/>
          </w:tcPr>
          <w:p w14:paraId="1C3D2DED" w14:textId="4D146170" w:rsidR="00024217" w:rsidRPr="00E622B6" w:rsidRDefault="00024217" w:rsidP="000242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6" w:type="pct"/>
          </w:tcPr>
          <w:p w14:paraId="72179285" w14:textId="77777777" w:rsidR="00024217" w:rsidRPr="00E622B6" w:rsidRDefault="00024217" w:rsidP="00024217">
            <w:pPr>
              <w:rPr>
                <w:sz w:val="22"/>
                <w:szCs w:val="22"/>
              </w:rPr>
            </w:pPr>
          </w:p>
        </w:tc>
        <w:tc>
          <w:tcPr>
            <w:tcW w:w="364" w:type="pct"/>
          </w:tcPr>
          <w:p w14:paraId="0D5CE5B7" w14:textId="77777777" w:rsidR="00024217" w:rsidRPr="00E622B6" w:rsidRDefault="00024217" w:rsidP="00024217">
            <w:pPr>
              <w:rPr>
                <w:sz w:val="22"/>
                <w:szCs w:val="22"/>
              </w:rPr>
            </w:pPr>
          </w:p>
        </w:tc>
      </w:tr>
      <w:tr w:rsidR="00024217" w:rsidRPr="00E622B6" w14:paraId="1A630F9F" w14:textId="77777777" w:rsidTr="00024217">
        <w:tc>
          <w:tcPr>
            <w:tcW w:w="3209" w:type="pct"/>
            <w:shd w:val="clear" w:color="auto" w:fill="D9D9D9"/>
          </w:tcPr>
          <w:p w14:paraId="5C7F0BBE" w14:textId="77777777" w:rsidR="00024217" w:rsidRPr="00E622B6" w:rsidRDefault="00024217" w:rsidP="00024217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Przygotowanie do zajęć laboratoryjnych, projektowych</w:t>
            </w:r>
          </w:p>
        </w:tc>
        <w:tc>
          <w:tcPr>
            <w:tcW w:w="476" w:type="pct"/>
          </w:tcPr>
          <w:p w14:paraId="10F25B4E" w14:textId="77777777" w:rsidR="00024217" w:rsidRPr="00E622B6" w:rsidRDefault="00024217" w:rsidP="000242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6" w:type="pct"/>
          </w:tcPr>
          <w:p w14:paraId="3CA58CAA" w14:textId="41FDF50C" w:rsidR="00024217" w:rsidRPr="00E622B6" w:rsidRDefault="00024217" w:rsidP="000242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6" w:type="pct"/>
          </w:tcPr>
          <w:p w14:paraId="36121A9E" w14:textId="46AE9883" w:rsidR="00024217" w:rsidRPr="00E622B6" w:rsidRDefault="00024217" w:rsidP="0002421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364" w:type="pct"/>
          </w:tcPr>
          <w:p w14:paraId="6F93F676" w14:textId="77777777" w:rsidR="00024217" w:rsidRPr="00E622B6" w:rsidRDefault="00024217" w:rsidP="00024217">
            <w:pPr>
              <w:rPr>
                <w:sz w:val="22"/>
                <w:szCs w:val="22"/>
              </w:rPr>
            </w:pPr>
          </w:p>
        </w:tc>
      </w:tr>
      <w:tr w:rsidR="00024217" w:rsidRPr="00E622B6" w14:paraId="6BE6210D" w14:textId="77777777" w:rsidTr="00024217">
        <w:tc>
          <w:tcPr>
            <w:tcW w:w="3209" w:type="pct"/>
            <w:shd w:val="clear" w:color="auto" w:fill="D9D9D9"/>
          </w:tcPr>
          <w:p w14:paraId="655AF8E3" w14:textId="77777777" w:rsidR="00024217" w:rsidRPr="00E622B6" w:rsidRDefault="00024217" w:rsidP="00024217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Przygotowanie do egzaminu, zaliczenia</w:t>
            </w:r>
          </w:p>
        </w:tc>
        <w:tc>
          <w:tcPr>
            <w:tcW w:w="476" w:type="pct"/>
          </w:tcPr>
          <w:p w14:paraId="6E0B0A28" w14:textId="168A685A" w:rsidR="00024217" w:rsidRPr="00E622B6" w:rsidRDefault="00024217" w:rsidP="00024217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76" w:type="pct"/>
          </w:tcPr>
          <w:p w14:paraId="38919DBD" w14:textId="77777777" w:rsidR="00024217" w:rsidRPr="00E622B6" w:rsidRDefault="00024217" w:rsidP="000242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6" w:type="pct"/>
          </w:tcPr>
          <w:p w14:paraId="455D2337" w14:textId="77777777" w:rsidR="00024217" w:rsidRPr="00E622B6" w:rsidRDefault="00024217" w:rsidP="00024217">
            <w:pPr>
              <w:rPr>
                <w:sz w:val="22"/>
                <w:szCs w:val="22"/>
              </w:rPr>
            </w:pPr>
          </w:p>
        </w:tc>
        <w:tc>
          <w:tcPr>
            <w:tcW w:w="364" w:type="pct"/>
          </w:tcPr>
          <w:p w14:paraId="211CE0BB" w14:textId="77777777" w:rsidR="00024217" w:rsidRPr="00E622B6" w:rsidRDefault="00024217" w:rsidP="00024217">
            <w:pPr>
              <w:rPr>
                <w:sz w:val="22"/>
                <w:szCs w:val="22"/>
              </w:rPr>
            </w:pPr>
          </w:p>
        </w:tc>
      </w:tr>
      <w:tr w:rsidR="00024217" w:rsidRPr="00E622B6" w14:paraId="170EB376" w14:textId="77777777" w:rsidTr="00024217">
        <w:tc>
          <w:tcPr>
            <w:tcW w:w="3209" w:type="pct"/>
            <w:shd w:val="clear" w:color="auto" w:fill="D9D9D9"/>
          </w:tcPr>
          <w:p w14:paraId="768ED59F" w14:textId="77777777" w:rsidR="00024217" w:rsidRPr="00E622B6" w:rsidRDefault="00024217" w:rsidP="00024217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Opracowanie dokumentacji projektu/sprawozdania</w:t>
            </w:r>
          </w:p>
        </w:tc>
        <w:tc>
          <w:tcPr>
            <w:tcW w:w="476" w:type="pct"/>
          </w:tcPr>
          <w:p w14:paraId="60A63629" w14:textId="77777777" w:rsidR="00024217" w:rsidRPr="00E622B6" w:rsidRDefault="00024217" w:rsidP="000242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6" w:type="pct"/>
          </w:tcPr>
          <w:p w14:paraId="6378B768" w14:textId="56D1EFDA" w:rsidR="00024217" w:rsidRPr="00E622B6" w:rsidRDefault="00024217" w:rsidP="000242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6" w:type="pct"/>
          </w:tcPr>
          <w:p w14:paraId="2920FBEE" w14:textId="4EEB7003" w:rsidR="00024217" w:rsidRPr="00E622B6" w:rsidRDefault="00024217" w:rsidP="0002421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364" w:type="pct"/>
          </w:tcPr>
          <w:p w14:paraId="716DA98E" w14:textId="77777777" w:rsidR="00024217" w:rsidRPr="00E622B6" w:rsidRDefault="00024217" w:rsidP="00024217">
            <w:pPr>
              <w:rPr>
                <w:sz w:val="22"/>
                <w:szCs w:val="22"/>
              </w:rPr>
            </w:pPr>
          </w:p>
        </w:tc>
      </w:tr>
      <w:tr w:rsidR="00024217" w:rsidRPr="00E622B6" w14:paraId="4E153F9C" w14:textId="77777777" w:rsidTr="00024217">
        <w:tc>
          <w:tcPr>
            <w:tcW w:w="3209" w:type="pct"/>
            <w:shd w:val="clear" w:color="auto" w:fill="D9D9D9"/>
          </w:tcPr>
          <w:p w14:paraId="2A07678C" w14:textId="77777777" w:rsidR="00024217" w:rsidRPr="00E622B6" w:rsidRDefault="00024217" w:rsidP="00024217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Uczestnictwo w zaliczeniach i egzaminach</w:t>
            </w:r>
          </w:p>
        </w:tc>
        <w:tc>
          <w:tcPr>
            <w:tcW w:w="476" w:type="pct"/>
          </w:tcPr>
          <w:p w14:paraId="791C29BE" w14:textId="4056ADF4" w:rsidR="00024217" w:rsidRPr="00E622B6" w:rsidRDefault="00024217" w:rsidP="00024217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76" w:type="pct"/>
          </w:tcPr>
          <w:p w14:paraId="487A4D97" w14:textId="585C3CA9" w:rsidR="00024217" w:rsidRPr="00E622B6" w:rsidRDefault="00024217" w:rsidP="000242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6" w:type="pct"/>
          </w:tcPr>
          <w:p w14:paraId="16FF8588" w14:textId="6590031F" w:rsidR="00024217" w:rsidRPr="00E622B6" w:rsidRDefault="00024217" w:rsidP="0002421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64" w:type="pct"/>
          </w:tcPr>
          <w:p w14:paraId="63B2668E" w14:textId="77777777" w:rsidR="00024217" w:rsidRPr="00E622B6" w:rsidRDefault="00024217" w:rsidP="00024217">
            <w:pPr>
              <w:rPr>
                <w:sz w:val="22"/>
                <w:szCs w:val="22"/>
              </w:rPr>
            </w:pPr>
          </w:p>
        </w:tc>
      </w:tr>
      <w:tr w:rsidR="00024217" w:rsidRPr="00E622B6" w14:paraId="5B905B40" w14:textId="77777777" w:rsidTr="00024217">
        <w:tc>
          <w:tcPr>
            <w:tcW w:w="3209" w:type="pct"/>
            <w:tcBorders>
              <w:bottom w:val="single" w:sz="12" w:space="0" w:color="auto"/>
            </w:tcBorders>
            <w:shd w:val="clear" w:color="auto" w:fill="D9D9D9"/>
          </w:tcPr>
          <w:p w14:paraId="20361E56" w14:textId="77777777" w:rsidR="00024217" w:rsidRPr="00E622B6" w:rsidRDefault="00024217" w:rsidP="00024217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Udział w konsultacjach</w:t>
            </w:r>
          </w:p>
        </w:tc>
        <w:tc>
          <w:tcPr>
            <w:tcW w:w="476" w:type="pct"/>
            <w:tcBorders>
              <w:bottom w:val="single" w:sz="12" w:space="0" w:color="auto"/>
            </w:tcBorders>
          </w:tcPr>
          <w:p w14:paraId="57369AD7" w14:textId="5AF3228D" w:rsidR="00024217" w:rsidRPr="00E622B6" w:rsidRDefault="00024217" w:rsidP="00024217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76" w:type="pct"/>
            <w:tcBorders>
              <w:bottom w:val="single" w:sz="12" w:space="0" w:color="auto"/>
            </w:tcBorders>
          </w:tcPr>
          <w:p w14:paraId="64DEFC86" w14:textId="3C81548A" w:rsidR="00024217" w:rsidRPr="00E622B6" w:rsidRDefault="00024217" w:rsidP="000242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6" w:type="pct"/>
            <w:tcBorders>
              <w:bottom w:val="single" w:sz="12" w:space="0" w:color="auto"/>
            </w:tcBorders>
          </w:tcPr>
          <w:p w14:paraId="598A9963" w14:textId="4894F964" w:rsidR="00024217" w:rsidRPr="00E622B6" w:rsidRDefault="00024217" w:rsidP="0002421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64" w:type="pct"/>
            <w:tcBorders>
              <w:bottom w:val="single" w:sz="12" w:space="0" w:color="auto"/>
            </w:tcBorders>
          </w:tcPr>
          <w:p w14:paraId="352B5CB5" w14:textId="77777777" w:rsidR="00024217" w:rsidRPr="00E622B6" w:rsidRDefault="00024217" w:rsidP="00024217">
            <w:pPr>
              <w:rPr>
                <w:sz w:val="22"/>
                <w:szCs w:val="22"/>
              </w:rPr>
            </w:pPr>
          </w:p>
        </w:tc>
      </w:tr>
      <w:tr w:rsidR="00024217" w:rsidRPr="00E622B6" w14:paraId="7E40DEC5" w14:textId="77777777" w:rsidTr="00024217">
        <w:tc>
          <w:tcPr>
            <w:tcW w:w="3209" w:type="pct"/>
            <w:tcBorders>
              <w:top w:val="single" w:sz="12" w:space="0" w:color="auto"/>
              <w:bottom w:val="single" w:sz="8" w:space="0" w:color="auto"/>
            </w:tcBorders>
            <w:shd w:val="clear" w:color="auto" w:fill="D9D9D9"/>
          </w:tcPr>
          <w:p w14:paraId="4C099BBD" w14:textId="77777777" w:rsidR="00024217" w:rsidRPr="00E622B6" w:rsidRDefault="00024217" w:rsidP="00024217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Łącznie godzin</w:t>
            </w:r>
          </w:p>
        </w:tc>
        <w:tc>
          <w:tcPr>
            <w:tcW w:w="476" w:type="pct"/>
            <w:tcBorders>
              <w:top w:val="single" w:sz="12" w:space="0" w:color="auto"/>
              <w:bottom w:val="single" w:sz="8" w:space="0" w:color="auto"/>
            </w:tcBorders>
          </w:tcPr>
          <w:p w14:paraId="27A8744F" w14:textId="5442337E" w:rsidR="00024217" w:rsidRPr="00E622B6" w:rsidRDefault="00024217" w:rsidP="00024217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476" w:type="pct"/>
            <w:tcBorders>
              <w:top w:val="single" w:sz="12" w:space="0" w:color="auto"/>
              <w:bottom w:val="single" w:sz="8" w:space="0" w:color="auto"/>
            </w:tcBorders>
          </w:tcPr>
          <w:p w14:paraId="0482BB97" w14:textId="0ABE4D2E" w:rsidR="00024217" w:rsidRPr="00E622B6" w:rsidRDefault="00024217" w:rsidP="000242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6" w:type="pct"/>
            <w:tcBorders>
              <w:top w:val="single" w:sz="12" w:space="0" w:color="auto"/>
              <w:bottom w:val="single" w:sz="8" w:space="0" w:color="auto"/>
            </w:tcBorders>
          </w:tcPr>
          <w:p w14:paraId="26634EDF" w14:textId="41A3A079" w:rsidR="00024217" w:rsidRPr="00E622B6" w:rsidRDefault="00024217" w:rsidP="0002421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</w:t>
            </w:r>
          </w:p>
        </w:tc>
        <w:tc>
          <w:tcPr>
            <w:tcW w:w="364" w:type="pct"/>
            <w:tcBorders>
              <w:top w:val="single" w:sz="12" w:space="0" w:color="auto"/>
              <w:bottom w:val="single" w:sz="8" w:space="0" w:color="auto"/>
            </w:tcBorders>
          </w:tcPr>
          <w:p w14:paraId="4AD591A2" w14:textId="77777777" w:rsidR="00024217" w:rsidRPr="00E622B6" w:rsidRDefault="00024217" w:rsidP="00024217">
            <w:pPr>
              <w:rPr>
                <w:sz w:val="22"/>
                <w:szCs w:val="22"/>
              </w:rPr>
            </w:pPr>
          </w:p>
        </w:tc>
      </w:tr>
      <w:tr w:rsidR="00024217" w:rsidRPr="00E622B6" w14:paraId="18859445" w14:textId="77777777" w:rsidTr="00024217">
        <w:tc>
          <w:tcPr>
            <w:tcW w:w="3209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D9D9D9"/>
          </w:tcPr>
          <w:p w14:paraId="19AF337D" w14:textId="77777777" w:rsidR="00024217" w:rsidRPr="00E622B6" w:rsidRDefault="00024217" w:rsidP="00024217">
            <w:pPr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>Liczba punktów ECTS</w:t>
            </w:r>
          </w:p>
        </w:tc>
        <w:tc>
          <w:tcPr>
            <w:tcW w:w="476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71570911" w14:textId="445E5D42" w:rsidR="00024217" w:rsidRPr="00E622B6" w:rsidRDefault="00024217" w:rsidP="0002421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76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3303B608" w14:textId="732C7AE6" w:rsidR="00024217" w:rsidRPr="00E622B6" w:rsidRDefault="00024217" w:rsidP="0002421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76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306B1744" w14:textId="0C73C62A" w:rsidR="00024217" w:rsidRPr="00E622B6" w:rsidRDefault="00024217" w:rsidP="00024217">
            <w:pPr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64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176854B0" w14:textId="77777777" w:rsidR="00024217" w:rsidRPr="00E622B6" w:rsidRDefault="00024217" w:rsidP="00024217">
            <w:pPr>
              <w:rPr>
                <w:b/>
                <w:sz w:val="22"/>
                <w:szCs w:val="22"/>
              </w:rPr>
            </w:pPr>
          </w:p>
        </w:tc>
      </w:tr>
      <w:tr w:rsidR="00024217" w:rsidRPr="00E622B6" w14:paraId="68ECD827" w14:textId="77777777" w:rsidTr="00024217">
        <w:tc>
          <w:tcPr>
            <w:tcW w:w="3209" w:type="pct"/>
            <w:tcBorders>
              <w:top w:val="single" w:sz="8" w:space="0" w:color="auto"/>
              <w:bottom w:val="single" w:sz="12" w:space="0" w:color="auto"/>
            </w:tcBorders>
            <w:shd w:val="clear" w:color="auto" w:fill="D9D9D9"/>
          </w:tcPr>
          <w:p w14:paraId="5795D49C" w14:textId="77777777" w:rsidR="00024217" w:rsidRPr="00E622B6" w:rsidRDefault="00024217" w:rsidP="00024217">
            <w:pPr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>Sumaryczna liczba punktów ECTS dla przedmiotu</w:t>
            </w:r>
          </w:p>
        </w:tc>
        <w:tc>
          <w:tcPr>
            <w:tcW w:w="1791" w:type="pct"/>
            <w:gridSpan w:val="4"/>
            <w:tcBorders>
              <w:top w:val="single" w:sz="8" w:space="0" w:color="auto"/>
              <w:bottom w:val="single" w:sz="12" w:space="0" w:color="auto"/>
            </w:tcBorders>
          </w:tcPr>
          <w:p w14:paraId="2A0A51B2" w14:textId="5EA49A2A" w:rsidR="00024217" w:rsidRPr="00E622B6" w:rsidRDefault="00024217" w:rsidP="0002421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</w:tr>
      <w:tr w:rsidR="00024217" w:rsidRPr="00E622B6" w14:paraId="0C8F6B1D" w14:textId="77777777" w:rsidTr="00024217">
        <w:tc>
          <w:tcPr>
            <w:tcW w:w="3209" w:type="pct"/>
            <w:tcBorders>
              <w:top w:val="single" w:sz="12" w:space="0" w:color="auto"/>
            </w:tcBorders>
            <w:shd w:val="clear" w:color="auto" w:fill="D9D9D9"/>
          </w:tcPr>
          <w:p w14:paraId="612D3CBD" w14:textId="77777777" w:rsidR="00024217" w:rsidRPr="00E622B6" w:rsidRDefault="00024217" w:rsidP="00024217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Obciążenie studenta związane z zajęciami praktycznymi</w:t>
            </w:r>
          </w:p>
        </w:tc>
        <w:tc>
          <w:tcPr>
            <w:tcW w:w="1791" w:type="pct"/>
            <w:gridSpan w:val="4"/>
            <w:tcBorders>
              <w:top w:val="single" w:sz="12" w:space="0" w:color="auto"/>
            </w:tcBorders>
          </w:tcPr>
          <w:p w14:paraId="1F800012" w14:textId="03860ADA" w:rsidR="00024217" w:rsidRPr="00E622B6" w:rsidRDefault="00024217" w:rsidP="00024217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</w:t>
            </w:r>
          </w:p>
        </w:tc>
      </w:tr>
      <w:tr w:rsidR="00024217" w:rsidRPr="00E622B6" w14:paraId="423EA78B" w14:textId="77777777" w:rsidTr="00024217">
        <w:tc>
          <w:tcPr>
            <w:tcW w:w="3209" w:type="pct"/>
            <w:shd w:val="clear" w:color="auto" w:fill="D9D9D9"/>
          </w:tcPr>
          <w:p w14:paraId="750CF054" w14:textId="77777777" w:rsidR="00024217" w:rsidRPr="00E622B6" w:rsidRDefault="00024217" w:rsidP="00024217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 xml:space="preserve">Obciążenie studenta na zajęciach wymagających bezpośredniego udziału nauczycieli akademickich </w:t>
            </w:r>
          </w:p>
        </w:tc>
        <w:tc>
          <w:tcPr>
            <w:tcW w:w="1791" w:type="pct"/>
            <w:gridSpan w:val="4"/>
          </w:tcPr>
          <w:p w14:paraId="0C6CBA95" w14:textId="67944860" w:rsidR="00024217" w:rsidRPr="00E622B6" w:rsidRDefault="00024217" w:rsidP="00024217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</w:t>
            </w:r>
          </w:p>
        </w:tc>
      </w:tr>
    </w:tbl>
    <w:p w14:paraId="5E0D39B9" w14:textId="77777777" w:rsidR="00784694" w:rsidRDefault="00784694">
      <w:pPr>
        <w:rPr>
          <w:b/>
          <w:sz w:val="22"/>
          <w:szCs w:val="22"/>
        </w:rPr>
      </w:pPr>
    </w:p>
    <w:p w14:paraId="4D9A996B" w14:textId="414AB48D" w:rsidR="00932FEF" w:rsidRPr="00E622B6" w:rsidRDefault="00D2048D">
      <w:pPr>
        <w:rPr>
          <w:b/>
          <w:sz w:val="22"/>
          <w:szCs w:val="22"/>
        </w:rPr>
      </w:pPr>
      <w:r w:rsidRPr="00E622B6">
        <w:rPr>
          <w:b/>
          <w:sz w:val="22"/>
          <w:szCs w:val="22"/>
        </w:rPr>
        <w:t>Literatura: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30"/>
      </w:tblGrid>
      <w:tr w:rsidR="00D2048D" w:rsidRPr="00E622B6" w14:paraId="750B03FD" w14:textId="77777777" w:rsidTr="00B147C0">
        <w:tc>
          <w:tcPr>
            <w:tcW w:w="9530" w:type="dxa"/>
            <w:shd w:val="clear" w:color="auto" w:fill="D9D9D9"/>
          </w:tcPr>
          <w:p w14:paraId="3EFC6DBF" w14:textId="77777777" w:rsidR="00D2048D" w:rsidRPr="00E622B6" w:rsidRDefault="00D2048D">
            <w:pPr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>Literatura podstawowa</w:t>
            </w:r>
          </w:p>
        </w:tc>
      </w:tr>
      <w:tr w:rsidR="00D2048D" w:rsidRPr="00E622B6" w14:paraId="3B84C47A" w14:textId="77777777" w:rsidTr="00B147C0">
        <w:tc>
          <w:tcPr>
            <w:tcW w:w="9530" w:type="dxa"/>
          </w:tcPr>
          <w:p w14:paraId="670806E5" w14:textId="77777777" w:rsidR="00230A42" w:rsidRPr="00C46C2D" w:rsidRDefault="00230A42" w:rsidP="00230A42">
            <w:pPr>
              <w:numPr>
                <w:ilvl w:val="0"/>
                <w:numId w:val="5"/>
              </w:numPr>
              <w:ind w:left="360"/>
              <w:rPr>
                <w:color w:val="000000"/>
                <w:sz w:val="22"/>
                <w:szCs w:val="22"/>
              </w:rPr>
            </w:pPr>
            <w:r w:rsidRPr="00C46C2D">
              <w:rPr>
                <w:color w:val="000000"/>
                <w:sz w:val="22"/>
                <w:szCs w:val="22"/>
              </w:rPr>
              <w:t xml:space="preserve">A. Kisielewicz, Wprowadzenie do informatyki, Helion, Gliwice 2002 </w:t>
            </w:r>
          </w:p>
          <w:p w14:paraId="39FD6B2A" w14:textId="77777777" w:rsidR="00230A42" w:rsidRPr="00C46C2D" w:rsidRDefault="00230A42" w:rsidP="00230A42">
            <w:pPr>
              <w:numPr>
                <w:ilvl w:val="0"/>
                <w:numId w:val="5"/>
              </w:numPr>
              <w:ind w:left="360"/>
              <w:rPr>
                <w:color w:val="000000"/>
                <w:sz w:val="22"/>
                <w:szCs w:val="22"/>
                <w:lang w:val="en-US"/>
              </w:rPr>
            </w:pPr>
            <w:r w:rsidRPr="00C46C2D">
              <w:rPr>
                <w:color w:val="000000"/>
                <w:sz w:val="22"/>
                <w:szCs w:val="22"/>
                <w:lang w:val="en-US"/>
              </w:rPr>
              <w:t xml:space="preserve">Scott H. A. Clark, W sercu PC – wg Petera Nortona, Helion, Gliwice 2002 </w:t>
            </w:r>
          </w:p>
          <w:p w14:paraId="4A04FA48" w14:textId="77777777" w:rsidR="00230A42" w:rsidRPr="009B374A" w:rsidRDefault="00230A42" w:rsidP="00230A42">
            <w:pPr>
              <w:numPr>
                <w:ilvl w:val="0"/>
                <w:numId w:val="5"/>
              </w:numPr>
              <w:ind w:left="360"/>
              <w:rPr>
                <w:sz w:val="22"/>
                <w:szCs w:val="22"/>
              </w:rPr>
            </w:pPr>
            <w:r w:rsidRPr="00C46C2D">
              <w:rPr>
                <w:color w:val="000000"/>
                <w:sz w:val="22"/>
                <w:szCs w:val="22"/>
              </w:rPr>
              <w:t>J. Shim, J. Siegel, R. Chi, Technologia Informacyjna, Dom Wydawniczy ABC, Warszawa, 1999</w:t>
            </w:r>
          </w:p>
          <w:p w14:paraId="3C0275B2" w14:textId="77777777" w:rsidR="00230A42" w:rsidRPr="009B374A" w:rsidRDefault="00230A42" w:rsidP="00230A42">
            <w:pPr>
              <w:numPr>
                <w:ilvl w:val="0"/>
                <w:numId w:val="5"/>
              </w:numPr>
              <w:ind w:left="360"/>
              <w:rPr>
                <w:sz w:val="22"/>
                <w:szCs w:val="22"/>
              </w:rPr>
            </w:pPr>
            <w:r w:rsidRPr="009B374A">
              <w:rPr>
                <w:sz w:val="22"/>
                <w:szCs w:val="22"/>
              </w:rPr>
              <w:t xml:space="preserve">A. Silberschatz, P.B. Galvin, G. Gagne,  Podstawy systemów operacyjnych, WNT, Warszawa 2006 </w:t>
            </w:r>
          </w:p>
          <w:p w14:paraId="677966B2" w14:textId="77777777" w:rsidR="00230A42" w:rsidRDefault="00230A42" w:rsidP="00230A42">
            <w:pPr>
              <w:numPr>
                <w:ilvl w:val="0"/>
                <w:numId w:val="5"/>
              </w:numPr>
              <w:ind w:left="360"/>
              <w:rPr>
                <w:sz w:val="22"/>
                <w:szCs w:val="22"/>
              </w:rPr>
            </w:pPr>
            <w:r w:rsidRPr="009B374A">
              <w:rPr>
                <w:sz w:val="22"/>
                <w:szCs w:val="22"/>
              </w:rPr>
              <w:t>A. S. Twnenbaum, Systemy operacyjne, Helion, Gliwice 2010</w:t>
            </w:r>
          </w:p>
          <w:p w14:paraId="0B93ADF2" w14:textId="07DDEA7D" w:rsidR="00C5057B" w:rsidRPr="00230A42" w:rsidRDefault="00230A42" w:rsidP="00230A42">
            <w:pPr>
              <w:numPr>
                <w:ilvl w:val="0"/>
                <w:numId w:val="5"/>
              </w:numPr>
              <w:ind w:left="360"/>
              <w:rPr>
                <w:sz w:val="22"/>
                <w:szCs w:val="22"/>
              </w:rPr>
            </w:pPr>
            <w:r w:rsidRPr="00230A42">
              <w:rPr>
                <w:sz w:val="22"/>
                <w:szCs w:val="22"/>
              </w:rPr>
              <w:t>P. Beynon-Davies, Systemy baz danych, WNT, Warszawa 2000</w:t>
            </w:r>
          </w:p>
        </w:tc>
      </w:tr>
      <w:tr w:rsidR="00D2048D" w:rsidRPr="00E622B6" w14:paraId="0FD63AC7" w14:textId="77777777" w:rsidTr="00B147C0">
        <w:tc>
          <w:tcPr>
            <w:tcW w:w="9530" w:type="dxa"/>
            <w:shd w:val="clear" w:color="auto" w:fill="D9D9D9"/>
          </w:tcPr>
          <w:p w14:paraId="6F72528F" w14:textId="77777777" w:rsidR="00D2048D" w:rsidRPr="00E622B6" w:rsidRDefault="00D2048D">
            <w:pPr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>Literatura uzupełniająca</w:t>
            </w:r>
          </w:p>
        </w:tc>
      </w:tr>
      <w:tr w:rsidR="00D2048D" w:rsidRPr="00E622B6" w14:paraId="6DC5E9DB" w14:textId="77777777" w:rsidTr="00B147C0">
        <w:tc>
          <w:tcPr>
            <w:tcW w:w="9530" w:type="dxa"/>
            <w:vAlign w:val="bottom"/>
          </w:tcPr>
          <w:p w14:paraId="595CEBFB" w14:textId="77777777" w:rsidR="00C43EA2" w:rsidRPr="00480EFF" w:rsidRDefault="00C43EA2" w:rsidP="00C43EA2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9B374A">
              <w:rPr>
                <w:color w:val="000000"/>
                <w:sz w:val="22"/>
                <w:szCs w:val="22"/>
              </w:rPr>
              <w:t>W. Stallings, Systemy operacyjne, Struktura i zasady budowy, PWN, Warszawa 2006</w:t>
            </w:r>
          </w:p>
          <w:p w14:paraId="6D5B973D" w14:textId="5CD5EFDF" w:rsidR="003743A9" w:rsidRPr="00E622B6" w:rsidRDefault="00C43EA2" w:rsidP="00C43EA2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A. </w:t>
            </w:r>
            <w:r w:rsidRPr="00480EFF">
              <w:rPr>
                <w:sz w:val="22"/>
                <w:szCs w:val="22"/>
              </w:rPr>
              <w:t>Jakubowski, Podstawy SQL. Ćwiczenia praktyczne, Helion, Gliwice 2004</w:t>
            </w:r>
          </w:p>
        </w:tc>
      </w:tr>
    </w:tbl>
    <w:p w14:paraId="5CA96992" w14:textId="77777777" w:rsidR="00D2048D" w:rsidRPr="00E622B6" w:rsidRDefault="00D2048D">
      <w:pPr>
        <w:rPr>
          <w:sz w:val="22"/>
          <w:szCs w:val="22"/>
        </w:rPr>
      </w:pPr>
    </w:p>
    <w:p w14:paraId="6C0EF827" w14:textId="38B40F9A" w:rsidR="00932FEF" w:rsidRPr="00E622B6" w:rsidRDefault="00D2048D">
      <w:pPr>
        <w:rPr>
          <w:b/>
          <w:sz w:val="22"/>
          <w:szCs w:val="22"/>
        </w:rPr>
      </w:pPr>
      <w:r w:rsidRPr="00E622B6">
        <w:rPr>
          <w:b/>
          <w:sz w:val="22"/>
          <w:szCs w:val="22"/>
        </w:rPr>
        <w:t>Prowadzący przedmiot: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20"/>
        <w:gridCol w:w="4819"/>
      </w:tblGrid>
      <w:tr w:rsidR="00D2048D" w:rsidRPr="00E622B6" w14:paraId="3C4DD5F6" w14:textId="77777777" w:rsidTr="00B147C0">
        <w:tc>
          <w:tcPr>
            <w:tcW w:w="4820" w:type="dxa"/>
            <w:shd w:val="clear" w:color="auto" w:fill="D9D9D9"/>
          </w:tcPr>
          <w:p w14:paraId="1552F35F" w14:textId="77777777" w:rsidR="00D2048D" w:rsidRPr="00111E29" w:rsidRDefault="00D2048D" w:rsidP="00C86066">
            <w:pPr>
              <w:pStyle w:val="Tekstpodstawowy"/>
              <w:rPr>
                <w:sz w:val="22"/>
                <w:szCs w:val="22"/>
              </w:rPr>
            </w:pPr>
            <w:r w:rsidRPr="00111E29">
              <w:rPr>
                <w:sz w:val="22"/>
                <w:szCs w:val="22"/>
              </w:rPr>
              <w:t>Tytuł</w:t>
            </w:r>
            <w:r w:rsidR="006A54C5">
              <w:rPr>
                <w:sz w:val="22"/>
                <w:szCs w:val="22"/>
              </w:rPr>
              <w:t xml:space="preserve"> </w:t>
            </w:r>
            <w:r w:rsidRPr="00111E29">
              <w:rPr>
                <w:sz w:val="22"/>
                <w:szCs w:val="22"/>
              </w:rPr>
              <w:t>/</w:t>
            </w:r>
            <w:r w:rsidR="006A54C5">
              <w:rPr>
                <w:sz w:val="22"/>
                <w:szCs w:val="22"/>
              </w:rPr>
              <w:t xml:space="preserve"> </w:t>
            </w:r>
            <w:r w:rsidRPr="00111E29">
              <w:rPr>
                <w:sz w:val="22"/>
                <w:szCs w:val="22"/>
              </w:rPr>
              <w:t>stopień, imię, nazwisko</w:t>
            </w:r>
          </w:p>
        </w:tc>
        <w:tc>
          <w:tcPr>
            <w:tcW w:w="4819" w:type="dxa"/>
            <w:shd w:val="clear" w:color="auto" w:fill="D9D9D9"/>
          </w:tcPr>
          <w:p w14:paraId="2A4F3916" w14:textId="77777777" w:rsidR="00D2048D" w:rsidRPr="00111E29" w:rsidRDefault="00D2048D" w:rsidP="00C86066">
            <w:pPr>
              <w:pStyle w:val="Tekstpodstawowy"/>
              <w:rPr>
                <w:sz w:val="22"/>
                <w:szCs w:val="22"/>
              </w:rPr>
            </w:pPr>
            <w:r w:rsidRPr="00111E29">
              <w:rPr>
                <w:sz w:val="22"/>
                <w:szCs w:val="22"/>
              </w:rPr>
              <w:t>Jednostka dydaktyczna</w:t>
            </w:r>
          </w:p>
        </w:tc>
      </w:tr>
      <w:tr w:rsidR="00D2048D" w:rsidRPr="00E622B6" w14:paraId="59D78C94" w14:textId="77777777" w:rsidTr="00B147C0">
        <w:tc>
          <w:tcPr>
            <w:tcW w:w="4820" w:type="dxa"/>
            <w:shd w:val="clear" w:color="auto" w:fill="D9D9D9"/>
          </w:tcPr>
          <w:p w14:paraId="11161776" w14:textId="77777777" w:rsidR="00D2048D" w:rsidRPr="00111E29" w:rsidRDefault="00D2048D" w:rsidP="00C86066">
            <w:pPr>
              <w:pStyle w:val="Tekstpodstawowy"/>
              <w:rPr>
                <w:sz w:val="22"/>
                <w:szCs w:val="22"/>
              </w:rPr>
            </w:pPr>
            <w:r w:rsidRPr="00111E29">
              <w:rPr>
                <w:sz w:val="22"/>
                <w:szCs w:val="22"/>
              </w:rPr>
              <w:t>1. Osoba odpowiedzialna za przedmiot:</w:t>
            </w:r>
          </w:p>
        </w:tc>
        <w:tc>
          <w:tcPr>
            <w:tcW w:w="4819" w:type="dxa"/>
          </w:tcPr>
          <w:p w14:paraId="178EBC39" w14:textId="77777777" w:rsidR="00D2048D" w:rsidRPr="00111E29" w:rsidRDefault="00D2048D" w:rsidP="00C86066">
            <w:pPr>
              <w:pStyle w:val="Tekstpodstawowy"/>
              <w:rPr>
                <w:sz w:val="22"/>
                <w:szCs w:val="22"/>
              </w:rPr>
            </w:pPr>
          </w:p>
        </w:tc>
      </w:tr>
      <w:tr w:rsidR="00623F07" w:rsidRPr="00E622B6" w14:paraId="7D9EAD01" w14:textId="77777777" w:rsidTr="00B147C0">
        <w:tc>
          <w:tcPr>
            <w:tcW w:w="4820" w:type="dxa"/>
          </w:tcPr>
          <w:p w14:paraId="3D38FA9C" w14:textId="5EDBF5E5" w:rsidR="00623F07" w:rsidRPr="00111E29" w:rsidRDefault="00623F07" w:rsidP="00623F07">
            <w:pPr>
              <w:pStyle w:val="Tekstpodstawowy"/>
              <w:rPr>
                <w:sz w:val="22"/>
                <w:szCs w:val="22"/>
              </w:rPr>
            </w:pPr>
            <w:r w:rsidRPr="00A70E5C">
              <w:rPr>
                <w:sz w:val="22"/>
                <w:szCs w:val="22"/>
              </w:rPr>
              <w:t xml:space="preserve">dr inż. </w:t>
            </w:r>
            <w:r>
              <w:rPr>
                <w:sz w:val="22"/>
                <w:szCs w:val="22"/>
              </w:rPr>
              <w:t>Adam Muc</w:t>
            </w:r>
          </w:p>
        </w:tc>
        <w:tc>
          <w:tcPr>
            <w:tcW w:w="4819" w:type="dxa"/>
          </w:tcPr>
          <w:p w14:paraId="4DF2FB47" w14:textId="37752EA7" w:rsidR="00623F07" w:rsidRPr="00122152" w:rsidRDefault="00623F07" w:rsidP="00623F07">
            <w:pPr>
              <w:pStyle w:val="Tekstpodstawowy"/>
              <w:rPr>
                <w:sz w:val="22"/>
                <w:szCs w:val="22"/>
              </w:rPr>
            </w:pPr>
            <w:r w:rsidRPr="00A70E5C">
              <w:rPr>
                <w:sz w:val="22"/>
                <w:szCs w:val="22"/>
              </w:rPr>
              <w:t>KAO</w:t>
            </w:r>
          </w:p>
        </w:tc>
      </w:tr>
      <w:tr w:rsidR="00623F07" w:rsidRPr="00E622B6" w14:paraId="332B9BA6" w14:textId="77777777" w:rsidTr="00B147C0">
        <w:tc>
          <w:tcPr>
            <w:tcW w:w="4820" w:type="dxa"/>
            <w:shd w:val="clear" w:color="auto" w:fill="D9D9D9"/>
          </w:tcPr>
          <w:p w14:paraId="4B5FF3E0" w14:textId="77777777" w:rsidR="00623F07" w:rsidRPr="00111E29" w:rsidRDefault="00623F07" w:rsidP="00623F07">
            <w:pPr>
              <w:pStyle w:val="Tekstpodstawowy"/>
              <w:rPr>
                <w:sz w:val="22"/>
                <w:szCs w:val="22"/>
              </w:rPr>
            </w:pPr>
            <w:r w:rsidRPr="00111E29">
              <w:rPr>
                <w:sz w:val="22"/>
                <w:szCs w:val="22"/>
              </w:rPr>
              <w:t>2. Pozostałe osoby prowadzące zajęcia:</w:t>
            </w:r>
          </w:p>
        </w:tc>
        <w:tc>
          <w:tcPr>
            <w:tcW w:w="4819" w:type="dxa"/>
          </w:tcPr>
          <w:p w14:paraId="3B1BC399" w14:textId="77777777" w:rsidR="00623F07" w:rsidRPr="00111E29" w:rsidRDefault="00623F07" w:rsidP="00623F07">
            <w:pPr>
              <w:pStyle w:val="Tekstpodstawowy"/>
              <w:rPr>
                <w:sz w:val="22"/>
                <w:szCs w:val="22"/>
              </w:rPr>
            </w:pPr>
          </w:p>
        </w:tc>
      </w:tr>
      <w:tr w:rsidR="00623F07" w:rsidRPr="00E622B6" w14:paraId="12C81C36" w14:textId="77777777" w:rsidTr="00B147C0">
        <w:tc>
          <w:tcPr>
            <w:tcW w:w="4820" w:type="dxa"/>
            <w:vAlign w:val="center"/>
          </w:tcPr>
          <w:p w14:paraId="2AFF0BB1" w14:textId="4A0DFE9E" w:rsidR="00623F07" w:rsidRDefault="00623F07" w:rsidP="00623F07">
            <w:pPr>
              <w:pStyle w:val="Tekstpodstawowy"/>
              <w:rPr>
                <w:sz w:val="22"/>
                <w:szCs w:val="22"/>
              </w:rPr>
            </w:pPr>
          </w:p>
        </w:tc>
        <w:tc>
          <w:tcPr>
            <w:tcW w:w="4819" w:type="dxa"/>
          </w:tcPr>
          <w:p w14:paraId="15705DB8" w14:textId="428D8401" w:rsidR="00623F07" w:rsidRPr="006E7178" w:rsidRDefault="00623F07" w:rsidP="00623F07">
            <w:pPr>
              <w:rPr>
                <w:sz w:val="22"/>
                <w:szCs w:val="22"/>
              </w:rPr>
            </w:pPr>
          </w:p>
        </w:tc>
      </w:tr>
    </w:tbl>
    <w:p w14:paraId="0614B823" w14:textId="77777777" w:rsidR="00024217" w:rsidRPr="00741253" w:rsidRDefault="00024217" w:rsidP="00024217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color w:val="000000"/>
          <w:sz w:val="18"/>
          <w:szCs w:val="18"/>
        </w:rPr>
      </w:pPr>
      <w:bookmarkStart w:id="2" w:name="_Hlk133349279"/>
    </w:p>
    <w:p w14:paraId="63E8D3EE" w14:textId="77777777" w:rsidR="00024217" w:rsidRPr="00CA6909" w:rsidRDefault="00024217" w:rsidP="00024217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color w:val="000000"/>
          <w:sz w:val="18"/>
          <w:szCs w:val="18"/>
        </w:rPr>
      </w:pPr>
      <w:r w:rsidRPr="007815BF">
        <w:rPr>
          <w:color w:val="000000"/>
          <w:sz w:val="18"/>
          <w:szCs w:val="18"/>
        </w:rPr>
        <w:t>Objaśnienie skrótów:</w:t>
      </w:r>
      <w:r w:rsidRPr="007815BF">
        <w:rPr>
          <w:color w:val="000000"/>
          <w:sz w:val="18"/>
          <w:szCs w:val="18"/>
        </w:rPr>
        <w:br/>
        <w:t>W – zajęcia audytoryjne, Ć – ćwiczenia, L – laboratorium, P – projekt, S – seminarium, E – egzamin, ECTS - (ang. European Credit Transfer System) - punkty zdefiniowane w europejskim systemie akumulacji i transferu punktów zaliczanych jako miara średniego nakładu pracy osoby uczącej się, niezbędnego do uzyskania zakładanych efektów kształcenia</w:t>
      </w:r>
      <w:bookmarkEnd w:id="2"/>
    </w:p>
    <w:p w14:paraId="09449F96" w14:textId="77777777" w:rsidR="00D2048D" w:rsidRPr="00FF6E21" w:rsidRDefault="00D2048D">
      <w:pPr>
        <w:pStyle w:val="Lista"/>
        <w:rPr>
          <w:sz w:val="18"/>
        </w:rPr>
      </w:pPr>
    </w:p>
    <w:sectPr w:rsidR="00D2048D" w:rsidRPr="00FF6E21" w:rsidSect="00FF6E21">
      <w:pgSz w:w="11906" w:h="16838"/>
      <w:pgMar w:top="851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B6E9F"/>
    <w:multiLevelType w:val="hybridMultilevel"/>
    <w:tmpl w:val="22F46776"/>
    <w:lvl w:ilvl="0" w:tplc="8CA057BE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w w:val="1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97C713A"/>
    <w:multiLevelType w:val="hybridMultilevel"/>
    <w:tmpl w:val="3A28924A"/>
    <w:lvl w:ilvl="0" w:tplc="804415FE">
      <w:start w:val="1"/>
      <w:numFmt w:val="decimal"/>
      <w:lvlText w:val="%1."/>
      <w:lvlJc w:val="center"/>
      <w:pPr>
        <w:tabs>
          <w:tab w:val="num" w:pos="700"/>
        </w:tabs>
        <w:ind w:firstLine="340"/>
      </w:pPr>
      <w:rPr>
        <w:rFonts w:cs="Times New Roman" w:hint="default"/>
        <w:w w:val="1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AD22F74"/>
    <w:multiLevelType w:val="hybridMultilevel"/>
    <w:tmpl w:val="506C97FC"/>
    <w:lvl w:ilvl="0" w:tplc="49B2BDAE">
      <w:start w:val="1"/>
      <w:numFmt w:val="decimal"/>
      <w:lvlText w:val="%1."/>
      <w:lvlJc w:val="left"/>
      <w:pPr>
        <w:tabs>
          <w:tab w:val="num" w:pos="0"/>
        </w:tabs>
        <w:ind w:left="227"/>
      </w:pPr>
      <w:rPr>
        <w:rFonts w:cs="Times New Roman"/>
        <w:w w:val="10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1CE93EBC"/>
    <w:multiLevelType w:val="hybridMultilevel"/>
    <w:tmpl w:val="B69E3ABC"/>
    <w:lvl w:ilvl="0" w:tplc="8EAE0FA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F1C4D84"/>
    <w:multiLevelType w:val="hybridMultilevel"/>
    <w:tmpl w:val="E680454E"/>
    <w:lvl w:ilvl="0" w:tplc="0415000F">
      <w:start w:val="1"/>
      <w:numFmt w:val="decimal"/>
      <w:lvlText w:val="%1."/>
      <w:lvlJc w:val="left"/>
      <w:pPr>
        <w:ind w:left="-1385" w:hanging="360"/>
      </w:pPr>
    </w:lvl>
    <w:lvl w:ilvl="1" w:tplc="04150019" w:tentative="1">
      <w:start w:val="1"/>
      <w:numFmt w:val="lowerLetter"/>
      <w:lvlText w:val="%2."/>
      <w:lvlJc w:val="left"/>
      <w:pPr>
        <w:ind w:left="-665" w:hanging="360"/>
      </w:pPr>
    </w:lvl>
    <w:lvl w:ilvl="2" w:tplc="0415001B" w:tentative="1">
      <w:start w:val="1"/>
      <w:numFmt w:val="lowerRoman"/>
      <w:lvlText w:val="%3."/>
      <w:lvlJc w:val="right"/>
      <w:pPr>
        <w:ind w:left="55" w:hanging="180"/>
      </w:pPr>
    </w:lvl>
    <w:lvl w:ilvl="3" w:tplc="0415000F" w:tentative="1">
      <w:start w:val="1"/>
      <w:numFmt w:val="decimal"/>
      <w:lvlText w:val="%4."/>
      <w:lvlJc w:val="left"/>
      <w:pPr>
        <w:ind w:left="775" w:hanging="360"/>
      </w:pPr>
    </w:lvl>
    <w:lvl w:ilvl="4" w:tplc="04150019" w:tentative="1">
      <w:start w:val="1"/>
      <w:numFmt w:val="lowerLetter"/>
      <w:lvlText w:val="%5."/>
      <w:lvlJc w:val="left"/>
      <w:pPr>
        <w:ind w:left="1495" w:hanging="360"/>
      </w:pPr>
    </w:lvl>
    <w:lvl w:ilvl="5" w:tplc="0415001B" w:tentative="1">
      <w:start w:val="1"/>
      <w:numFmt w:val="lowerRoman"/>
      <w:lvlText w:val="%6."/>
      <w:lvlJc w:val="right"/>
      <w:pPr>
        <w:ind w:left="2215" w:hanging="180"/>
      </w:pPr>
    </w:lvl>
    <w:lvl w:ilvl="6" w:tplc="0415000F" w:tentative="1">
      <w:start w:val="1"/>
      <w:numFmt w:val="decimal"/>
      <w:lvlText w:val="%7."/>
      <w:lvlJc w:val="left"/>
      <w:pPr>
        <w:ind w:left="2935" w:hanging="360"/>
      </w:pPr>
    </w:lvl>
    <w:lvl w:ilvl="7" w:tplc="04150019" w:tentative="1">
      <w:start w:val="1"/>
      <w:numFmt w:val="lowerLetter"/>
      <w:lvlText w:val="%8."/>
      <w:lvlJc w:val="left"/>
      <w:pPr>
        <w:ind w:left="3655" w:hanging="360"/>
      </w:pPr>
    </w:lvl>
    <w:lvl w:ilvl="8" w:tplc="0415001B" w:tentative="1">
      <w:start w:val="1"/>
      <w:numFmt w:val="lowerRoman"/>
      <w:lvlText w:val="%9."/>
      <w:lvlJc w:val="right"/>
      <w:pPr>
        <w:ind w:left="4375" w:hanging="180"/>
      </w:pPr>
    </w:lvl>
  </w:abstractNum>
  <w:abstractNum w:abstractNumId="5" w15:restartNumberingAfterBreak="0">
    <w:nsid w:val="498652F6"/>
    <w:multiLevelType w:val="hybridMultilevel"/>
    <w:tmpl w:val="3A28924A"/>
    <w:lvl w:ilvl="0" w:tplc="804415FE">
      <w:start w:val="1"/>
      <w:numFmt w:val="decimal"/>
      <w:lvlText w:val="%1."/>
      <w:lvlJc w:val="center"/>
      <w:pPr>
        <w:tabs>
          <w:tab w:val="num" w:pos="700"/>
        </w:tabs>
        <w:ind w:firstLine="340"/>
      </w:pPr>
      <w:rPr>
        <w:rFonts w:cs="Times New Roman" w:hint="default"/>
        <w:w w:val="1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BD179B7"/>
    <w:multiLevelType w:val="hybridMultilevel"/>
    <w:tmpl w:val="795C1E8E"/>
    <w:lvl w:ilvl="0" w:tplc="52A049F0">
      <w:start w:val="1"/>
      <w:numFmt w:val="decimal"/>
      <w:lvlText w:val="%1."/>
      <w:lvlJc w:val="center"/>
      <w:pPr>
        <w:tabs>
          <w:tab w:val="num" w:pos="700"/>
        </w:tabs>
        <w:ind w:firstLine="340"/>
      </w:pPr>
      <w:rPr>
        <w:rFonts w:cs="Times New Roman" w:hint="default"/>
        <w:w w:val="1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F06097D"/>
    <w:multiLevelType w:val="hybridMultilevel"/>
    <w:tmpl w:val="5BF070E2"/>
    <w:lvl w:ilvl="0" w:tplc="8CA057BE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w w:val="1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C0E6F0F"/>
    <w:multiLevelType w:val="hybridMultilevel"/>
    <w:tmpl w:val="3C4694F4"/>
    <w:lvl w:ilvl="0" w:tplc="62E2D3F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w w:val="1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13439717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2218381">
    <w:abstractNumId w:val="2"/>
  </w:num>
  <w:num w:numId="3" w16cid:durableId="1476333256">
    <w:abstractNumId w:val="6"/>
  </w:num>
  <w:num w:numId="4" w16cid:durableId="1949465953">
    <w:abstractNumId w:val="1"/>
  </w:num>
  <w:num w:numId="5" w16cid:durableId="2098481177">
    <w:abstractNumId w:val="3"/>
  </w:num>
  <w:num w:numId="6" w16cid:durableId="1241527958">
    <w:abstractNumId w:val="8"/>
  </w:num>
  <w:num w:numId="7" w16cid:durableId="1845321591">
    <w:abstractNumId w:val="7"/>
  </w:num>
  <w:num w:numId="8" w16cid:durableId="1147016509">
    <w:abstractNumId w:val="0"/>
  </w:num>
  <w:num w:numId="9" w16cid:durableId="1394700999">
    <w:abstractNumId w:val="5"/>
  </w:num>
  <w:num w:numId="10" w16cid:durableId="190070710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35CC"/>
    <w:rsid w:val="00010230"/>
    <w:rsid w:val="00016B6C"/>
    <w:rsid w:val="00024217"/>
    <w:rsid w:val="00042771"/>
    <w:rsid w:val="000967DB"/>
    <w:rsid w:val="000A7690"/>
    <w:rsid w:val="000D040F"/>
    <w:rsid w:val="000E75B2"/>
    <w:rsid w:val="000F6E31"/>
    <w:rsid w:val="00111E29"/>
    <w:rsid w:val="00117783"/>
    <w:rsid w:val="00120E0A"/>
    <w:rsid w:val="00122152"/>
    <w:rsid w:val="0012283E"/>
    <w:rsid w:val="00130544"/>
    <w:rsid w:val="00136DFA"/>
    <w:rsid w:val="00142683"/>
    <w:rsid w:val="00166C38"/>
    <w:rsid w:val="00167ED0"/>
    <w:rsid w:val="001765B2"/>
    <w:rsid w:val="00186C16"/>
    <w:rsid w:val="001935CC"/>
    <w:rsid w:val="001A1B54"/>
    <w:rsid w:val="001B2A44"/>
    <w:rsid w:val="001C2CE7"/>
    <w:rsid w:val="001C5483"/>
    <w:rsid w:val="001D4ED7"/>
    <w:rsid w:val="001E171D"/>
    <w:rsid w:val="001E4F23"/>
    <w:rsid w:val="00220B29"/>
    <w:rsid w:val="00226713"/>
    <w:rsid w:val="00230A42"/>
    <w:rsid w:val="00237C22"/>
    <w:rsid w:val="002622AF"/>
    <w:rsid w:val="002809AD"/>
    <w:rsid w:val="00281A21"/>
    <w:rsid w:val="00287134"/>
    <w:rsid w:val="002B4591"/>
    <w:rsid w:val="002D10C0"/>
    <w:rsid w:val="002E0ACF"/>
    <w:rsid w:val="002E5666"/>
    <w:rsid w:val="003110FF"/>
    <w:rsid w:val="00325273"/>
    <w:rsid w:val="003374FC"/>
    <w:rsid w:val="00350F04"/>
    <w:rsid w:val="003636E3"/>
    <w:rsid w:val="00364AD2"/>
    <w:rsid w:val="003743A9"/>
    <w:rsid w:val="00382901"/>
    <w:rsid w:val="00390074"/>
    <w:rsid w:val="003A70F3"/>
    <w:rsid w:val="003F399D"/>
    <w:rsid w:val="00407CF3"/>
    <w:rsid w:val="0041781C"/>
    <w:rsid w:val="00420F8E"/>
    <w:rsid w:val="0042318E"/>
    <w:rsid w:val="00443DC5"/>
    <w:rsid w:val="004570B6"/>
    <w:rsid w:val="00460673"/>
    <w:rsid w:val="00464C54"/>
    <w:rsid w:val="0049089E"/>
    <w:rsid w:val="004B3EC8"/>
    <w:rsid w:val="004C6A84"/>
    <w:rsid w:val="004F3A68"/>
    <w:rsid w:val="00504B0E"/>
    <w:rsid w:val="00510721"/>
    <w:rsid w:val="0053533B"/>
    <w:rsid w:val="00540C11"/>
    <w:rsid w:val="00576A06"/>
    <w:rsid w:val="00576E25"/>
    <w:rsid w:val="00593FC0"/>
    <w:rsid w:val="005B13DF"/>
    <w:rsid w:val="005C6661"/>
    <w:rsid w:val="005C6BCC"/>
    <w:rsid w:val="005C7E2B"/>
    <w:rsid w:val="005E2CAE"/>
    <w:rsid w:val="005E5B43"/>
    <w:rsid w:val="00600D79"/>
    <w:rsid w:val="0061244C"/>
    <w:rsid w:val="00623F07"/>
    <w:rsid w:val="00640BAE"/>
    <w:rsid w:val="00643161"/>
    <w:rsid w:val="00670B7D"/>
    <w:rsid w:val="006748FB"/>
    <w:rsid w:val="0067646A"/>
    <w:rsid w:val="00683925"/>
    <w:rsid w:val="006A4343"/>
    <w:rsid w:val="006A54C5"/>
    <w:rsid w:val="006B52F3"/>
    <w:rsid w:val="006D08C7"/>
    <w:rsid w:val="006D2967"/>
    <w:rsid w:val="006D3DDC"/>
    <w:rsid w:val="006E4B12"/>
    <w:rsid w:val="006F64B7"/>
    <w:rsid w:val="00701D44"/>
    <w:rsid w:val="00713547"/>
    <w:rsid w:val="00716642"/>
    <w:rsid w:val="00720828"/>
    <w:rsid w:val="00731F81"/>
    <w:rsid w:val="00732A41"/>
    <w:rsid w:val="00740542"/>
    <w:rsid w:val="0074078F"/>
    <w:rsid w:val="00784694"/>
    <w:rsid w:val="007856F0"/>
    <w:rsid w:val="00792637"/>
    <w:rsid w:val="007D2C02"/>
    <w:rsid w:val="007D398C"/>
    <w:rsid w:val="007E17ED"/>
    <w:rsid w:val="008022FE"/>
    <w:rsid w:val="008224E8"/>
    <w:rsid w:val="00823A3A"/>
    <w:rsid w:val="00831943"/>
    <w:rsid w:val="00852F90"/>
    <w:rsid w:val="0086145B"/>
    <w:rsid w:val="0086283B"/>
    <w:rsid w:val="00870B9A"/>
    <w:rsid w:val="00871F6F"/>
    <w:rsid w:val="00874320"/>
    <w:rsid w:val="008A3D3B"/>
    <w:rsid w:val="008A4E3E"/>
    <w:rsid w:val="008A591B"/>
    <w:rsid w:val="008C1495"/>
    <w:rsid w:val="008C410D"/>
    <w:rsid w:val="008C69CD"/>
    <w:rsid w:val="008D12AD"/>
    <w:rsid w:val="008E235C"/>
    <w:rsid w:val="008F71CE"/>
    <w:rsid w:val="0091025C"/>
    <w:rsid w:val="00910A28"/>
    <w:rsid w:val="00917905"/>
    <w:rsid w:val="00932FEF"/>
    <w:rsid w:val="009333DE"/>
    <w:rsid w:val="00935F1E"/>
    <w:rsid w:val="0095604D"/>
    <w:rsid w:val="00966667"/>
    <w:rsid w:val="0097342B"/>
    <w:rsid w:val="00993642"/>
    <w:rsid w:val="009A06D8"/>
    <w:rsid w:val="009C2112"/>
    <w:rsid w:val="009D0369"/>
    <w:rsid w:val="009D399E"/>
    <w:rsid w:val="009E1AEF"/>
    <w:rsid w:val="009F6B55"/>
    <w:rsid w:val="00A05AC1"/>
    <w:rsid w:val="00A1596B"/>
    <w:rsid w:val="00A25EE3"/>
    <w:rsid w:val="00A358C1"/>
    <w:rsid w:val="00A363B6"/>
    <w:rsid w:val="00A56DB9"/>
    <w:rsid w:val="00A60D40"/>
    <w:rsid w:val="00A72F10"/>
    <w:rsid w:val="00A7380E"/>
    <w:rsid w:val="00A82B8C"/>
    <w:rsid w:val="00A849BD"/>
    <w:rsid w:val="00A90968"/>
    <w:rsid w:val="00A97E39"/>
    <w:rsid w:val="00AA406F"/>
    <w:rsid w:val="00AA502E"/>
    <w:rsid w:val="00AA5CBD"/>
    <w:rsid w:val="00AA6E83"/>
    <w:rsid w:val="00AA7E1E"/>
    <w:rsid w:val="00AB2F52"/>
    <w:rsid w:val="00AD2842"/>
    <w:rsid w:val="00AD5220"/>
    <w:rsid w:val="00AD6258"/>
    <w:rsid w:val="00AF27A5"/>
    <w:rsid w:val="00B1011A"/>
    <w:rsid w:val="00B147C0"/>
    <w:rsid w:val="00B34E90"/>
    <w:rsid w:val="00B36882"/>
    <w:rsid w:val="00B54465"/>
    <w:rsid w:val="00B67DBD"/>
    <w:rsid w:val="00B908AE"/>
    <w:rsid w:val="00B9094C"/>
    <w:rsid w:val="00B94269"/>
    <w:rsid w:val="00BA2E91"/>
    <w:rsid w:val="00BA5448"/>
    <w:rsid w:val="00BC2EA7"/>
    <w:rsid w:val="00BE7114"/>
    <w:rsid w:val="00BF6436"/>
    <w:rsid w:val="00C00FED"/>
    <w:rsid w:val="00C17662"/>
    <w:rsid w:val="00C24F92"/>
    <w:rsid w:val="00C333A2"/>
    <w:rsid w:val="00C42C73"/>
    <w:rsid w:val="00C43EA2"/>
    <w:rsid w:val="00C455B4"/>
    <w:rsid w:val="00C5057B"/>
    <w:rsid w:val="00C50B07"/>
    <w:rsid w:val="00C66B34"/>
    <w:rsid w:val="00C70778"/>
    <w:rsid w:val="00C75921"/>
    <w:rsid w:val="00C84946"/>
    <w:rsid w:val="00C86066"/>
    <w:rsid w:val="00CA0835"/>
    <w:rsid w:val="00CB1D62"/>
    <w:rsid w:val="00CC392A"/>
    <w:rsid w:val="00CC7100"/>
    <w:rsid w:val="00CD0F91"/>
    <w:rsid w:val="00CD1445"/>
    <w:rsid w:val="00CE0B5B"/>
    <w:rsid w:val="00D10604"/>
    <w:rsid w:val="00D2048D"/>
    <w:rsid w:val="00D3441D"/>
    <w:rsid w:val="00D41D24"/>
    <w:rsid w:val="00D50354"/>
    <w:rsid w:val="00D50537"/>
    <w:rsid w:val="00D775DA"/>
    <w:rsid w:val="00D815E2"/>
    <w:rsid w:val="00D81CFF"/>
    <w:rsid w:val="00D83D9B"/>
    <w:rsid w:val="00D94EA9"/>
    <w:rsid w:val="00DC3D1C"/>
    <w:rsid w:val="00DD0E9F"/>
    <w:rsid w:val="00DD253C"/>
    <w:rsid w:val="00DE5B75"/>
    <w:rsid w:val="00E049C3"/>
    <w:rsid w:val="00E151CA"/>
    <w:rsid w:val="00E374AC"/>
    <w:rsid w:val="00E53F8B"/>
    <w:rsid w:val="00E575BB"/>
    <w:rsid w:val="00E622B6"/>
    <w:rsid w:val="00E710E0"/>
    <w:rsid w:val="00E72B80"/>
    <w:rsid w:val="00E870B8"/>
    <w:rsid w:val="00EA79E1"/>
    <w:rsid w:val="00EC2A40"/>
    <w:rsid w:val="00ED030B"/>
    <w:rsid w:val="00ED0FAD"/>
    <w:rsid w:val="00ED2978"/>
    <w:rsid w:val="00EE1885"/>
    <w:rsid w:val="00EE27FB"/>
    <w:rsid w:val="00F03CB6"/>
    <w:rsid w:val="00F363A5"/>
    <w:rsid w:val="00F40969"/>
    <w:rsid w:val="00F428B8"/>
    <w:rsid w:val="00F46369"/>
    <w:rsid w:val="00F54001"/>
    <w:rsid w:val="00F92E11"/>
    <w:rsid w:val="00F933ED"/>
    <w:rsid w:val="00F93705"/>
    <w:rsid w:val="00FA1BFF"/>
    <w:rsid w:val="00FB4F14"/>
    <w:rsid w:val="00FC2CC7"/>
    <w:rsid w:val="00FD01A9"/>
    <w:rsid w:val="00FD105A"/>
    <w:rsid w:val="00FF4033"/>
    <w:rsid w:val="00FF5E5A"/>
    <w:rsid w:val="00FF6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BEC66A"/>
  <w15:docId w15:val="{7112C823-DFBE-4E06-B709-B915A314C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E235C"/>
    <w:rPr>
      <w:rFonts w:ascii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C86066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Nagwek2">
    <w:name w:val="heading 2"/>
    <w:basedOn w:val="Normalny"/>
    <w:next w:val="Normalny"/>
    <w:link w:val="Nagwek2Znak"/>
    <w:qFormat/>
    <w:rsid w:val="00350F04"/>
    <w:pPr>
      <w:keepNext/>
      <w:spacing w:before="240" w:after="60"/>
      <w:outlineLvl w:val="1"/>
    </w:pPr>
    <w:rPr>
      <w:rFonts w:ascii="Cambria" w:hAnsi="Cambria"/>
      <w:b/>
      <w:i/>
      <w:sz w:val="28"/>
      <w:szCs w:val="20"/>
    </w:rPr>
  </w:style>
  <w:style w:type="paragraph" w:styleId="Nagwek3">
    <w:name w:val="heading 3"/>
    <w:basedOn w:val="Normalny"/>
    <w:next w:val="Normalny"/>
    <w:link w:val="Nagwek3Znak"/>
    <w:qFormat/>
    <w:rsid w:val="008E235C"/>
    <w:pPr>
      <w:keepNext/>
      <w:jc w:val="center"/>
      <w:outlineLvl w:val="2"/>
    </w:pPr>
    <w:rPr>
      <w:b/>
      <w:sz w:val="20"/>
      <w:szCs w:val="20"/>
    </w:rPr>
  </w:style>
  <w:style w:type="paragraph" w:styleId="Nagwek4">
    <w:name w:val="heading 4"/>
    <w:basedOn w:val="Normalny"/>
    <w:next w:val="Normalny"/>
    <w:link w:val="Nagwek4Znak"/>
    <w:qFormat/>
    <w:rsid w:val="008E235C"/>
    <w:pPr>
      <w:keepNext/>
      <w:ind w:firstLine="709"/>
      <w:outlineLvl w:val="3"/>
    </w:pPr>
    <w:rPr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locked/>
    <w:rsid w:val="008E235C"/>
    <w:rPr>
      <w:rFonts w:ascii="Times New Roman" w:hAnsi="Times New Roman"/>
      <w:b/>
      <w:sz w:val="20"/>
      <w:lang w:eastAsia="pl-PL"/>
    </w:rPr>
  </w:style>
  <w:style w:type="character" w:customStyle="1" w:styleId="Nagwek4Znak">
    <w:name w:val="Nagłówek 4 Znak"/>
    <w:link w:val="Nagwek4"/>
    <w:semiHidden/>
    <w:locked/>
    <w:rsid w:val="008E235C"/>
    <w:rPr>
      <w:rFonts w:ascii="Times New Roman" w:hAnsi="Times New Roman"/>
      <w:b/>
      <w:sz w:val="24"/>
      <w:lang w:eastAsia="pl-PL"/>
    </w:rPr>
  </w:style>
  <w:style w:type="paragraph" w:customStyle="1" w:styleId="Styl">
    <w:name w:val="Styl"/>
    <w:rsid w:val="008E235C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table" w:styleId="Tabela-Siatka">
    <w:name w:val="Table Grid"/>
    <w:basedOn w:val="Standardowy"/>
    <w:rsid w:val="00720828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link w:val="Nagwek2"/>
    <w:semiHidden/>
    <w:locked/>
    <w:rsid w:val="00350F04"/>
    <w:rPr>
      <w:rFonts w:ascii="Cambria" w:hAnsi="Cambria"/>
      <w:b/>
      <w:i/>
      <w:sz w:val="28"/>
    </w:rPr>
  </w:style>
  <w:style w:type="character" w:customStyle="1" w:styleId="Nagwek1Znak">
    <w:name w:val="Nagłówek 1 Znak"/>
    <w:link w:val="Nagwek1"/>
    <w:locked/>
    <w:rsid w:val="00C86066"/>
    <w:rPr>
      <w:rFonts w:ascii="Cambria" w:hAnsi="Cambria"/>
      <w:b/>
      <w:kern w:val="32"/>
      <w:sz w:val="32"/>
    </w:rPr>
  </w:style>
  <w:style w:type="paragraph" w:styleId="Lista">
    <w:name w:val="List"/>
    <w:basedOn w:val="Normalny"/>
    <w:rsid w:val="00C86066"/>
    <w:pPr>
      <w:ind w:left="283" w:hanging="283"/>
      <w:contextualSpacing/>
    </w:pPr>
  </w:style>
  <w:style w:type="paragraph" w:styleId="Tekstpodstawowy">
    <w:name w:val="Body Text"/>
    <w:basedOn w:val="Normalny"/>
    <w:link w:val="TekstpodstawowyZnak"/>
    <w:rsid w:val="00C86066"/>
    <w:pPr>
      <w:spacing w:after="120"/>
    </w:pPr>
    <w:rPr>
      <w:szCs w:val="20"/>
    </w:rPr>
  </w:style>
  <w:style w:type="character" w:customStyle="1" w:styleId="TekstpodstawowyZnak">
    <w:name w:val="Tekst podstawowy Znak"/>
    <w:link w:val="Tekstpodstawowy"/>
    <w:locked/>
    <w:rsid w:val="00C86066"/>
    <w:rPr>
      <w:rFonts w:ascii="Times New Roman" w:hAnsi="Times New Roman"/>
      <w:sz w:val="24"/>
    </w:rPr>
  </w:style>
  <w:style w:type="character" w:styleId="Hipercze">
    <w:name w:val="Hyperlink"/>
    <w:semiHidden/>
    <w:rsid w:val="00BA5448"/>
    <w:rPr>
      <w:color w:val="0000FF"/>
      <w:u w:val="single"/>
    </w:rPr>
  </w:style>
  <w:style w:type="paragraph" w:styleId="Tekstdymka">
    <w:name w:val="Balloon Text"/>
    <w:basedOn w:val="Normalny"/>
    <w:link w:val="TekstdymkaZnak"/>
    <w:rsid w:val="009C211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9C21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6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6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2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9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9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5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69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1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5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46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olek\AppData\Local\Temp\karta%20przedmiotu%20-%20szablon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 przedmiotu - szablon.dot</Template>
  <TotalTime>94</TotalTime>
  <Pages>3</Pages>
  <Words>832</Words>
  <Characters>4997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AKADEMIA  MORSKA w GDYNI    WYDZIAŁ ELEKTRYCZNY</vt:lpstr>
    </vt:vector>
  </TitlesOfParts>
  <Company>AM/WE/KEO</Company>
  <LinksUpToDate>false</LinksUpToDate>
  <CharactersWithSpaces>5818</CharactersWithSpaces>
  <SharedDoc>false</SharedDoc>
  <HLinks>
    <vt:vector size="12" baseType="variant">
      <vt:variant>
        <vt:i4>983105</vt:i4>
      </vt:variant>
      <vt:variant>
        <vt:i4>3</vt:i4>
      </vt:variant>
      <vt:variant>
        <vt:i4>0</vt:i4>
      </vt:variant>
      <vt:variant>
        <vt:i4>5</vt:i4>
      </vt:variant>
      <vt:variant>
        <vt:lpwstr>http://en.wikipedia.org/wiki/STCW</vt:lpwstr>
      </vt:variant>
      <vt:variant>
        <vt:lpwstr/>
      </vt:variant>
      <vt:variant>
        <vt:i4>3735582</vt:i4>
      </vt:variant>
      <vt:variant>
        <vt:i4>0</vt:i4>
      </vt:variant>
      <vt:variant>
        <vt:i4>0</vt:i4>
      </vt:variant>
      <vt:variant>
        <vt:i4>5</vt:i4>
      </vt:variant>
      <vt:variant>
        <vt:lpwstr>http://pl.wikipedia.org/wiki/J%C4%99zyk_angielski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AKADEMIA  MORSKA w GDYNI    WYDZIAŁ ELEKTRYCZNY</dc:title>
  <dc:creator>Bolesław Dudojć</dc:creator>
  <cp:lastModifiedBy>Adam Muc</cp:lastModifiedBy>
  <cp:revision>87</cp:revision>
  <dcterms:created xsi:type="dcterms:W3CDTF">2018-06-18T17:41:00Z</dcterms:created>
  <dcterms:modified xsi:type="dcterms:W3CDTF">2023-04-27T12:04:00Z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13a485e7ecaeb10672d287670be536cd965b204e875147b11d724b70ad914454</vt:lpwstr>
  </property>
</Properties>
</file>